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3E02CF0E"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r w:rsidR="00F93C3C">
              <w:rPr>
                <w:rFonts w:ascii="Corbel" w:eastAsia="BatangChe" w:hAnsi="Corbel"/>
                <w:sz w:val="22"/>
                <w:szCs w:val="24"/>
                <w:lang w:eastAsia="ja-JP"/>
              </w:rPr>
              <w:t>2</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593621ED"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B5788F">
              <w:rPr>
                <w:rFonts w:ascii="Corbel" w:eastAsia="BatangChe" w:hAnsi="Corbel"/>
                <w:sz w:val="22"/>
                <w:szCs w:val="24"/>
              </w:rPr>
              <w:t>1</w:t>
            </w:r>
            <w:r w:rsidR="00283887" w:rsidRPr="009B1E05">
              <w:rPr>
                <w:rFonts w:ascii="Corbel" w:eastAsia="BatangChe" w:hAnsi="Corbel"/>
                <w:sz w:val="22"/>
                <w:szCs w:val="24"/>
              </w:rPr>
              <w:t>-</w:t>
            </w:r>
            <w:r w:rsidR="00F93C3C">
              <w:rPr>
                <w:rFonts w:ascii="Corbel" w:eastAsia="SimSun" w:hAnsi="Corbel"/>
                <w:sz w:val="22"/>
                <w:szCs w:val="24"/>
                <w:lang w:eastAsia="zh-CN"/>
              </w:rPr>
              <w:t>10</w:t>
            </w:r>
            <w:r w:rsidR="005A068A">
              <w:rPr>
                <w:rFonts w:ascii="Corbel" w:eastAsia="SimSun" w:hAnsi="Corbel"/>
                <w:sz w:val="22"/>
                <w:szCs w:val="24"/>
                <w:lang w:eastAsia="zh-CN"/>
              </w:rPr>
              <w:t>-</w:t>
            </w:r>
            <w:r w:rsidR="002C3160">
              <w:rPr>
                <w:rFonts w:ascii="Corbel" w:eastAsia="SimSun" w:hAnsi="Corbel"/>
                <w:sz w:val="22"/>
                <w:szCs w:val="24"/>
                <w:lang w:eastAsia="zh-CN"/>
              </w:rPr>
              <w:t>0</w:t>
            </w:r>
            <w:r w:rsidR="00F93C3C">
              <w:rPr>
                <w:rFonts w:ascii="Corbel" w:eastAsia="SimSun" w:hAnsi="Corbel"/>
                <w:sz w:val="22"/>
                <w:szCs w:val="24"/>
                <w:lang w:eastAsia="zh-CN"/>
              </w:rPr>
              <w:t>5</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596823FF" w14:textId="2BBFD8C9" w:rsidR="00D773D8"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D773D8">
        <w:t>1</w:t>
      </w:r>
      <w:r w:rsidR="00D773D8">
        <w:tab/>
        <w:t>Scope</w:t>
      </w:r>
      <w:r w:rsidR="00D773D8">
        <w:tab/>
      </w:r>
      <w:r w:rsidR="00D773D8">
        <w:fldChar w:fldCharType="begin"/>
      </w:r>
      <w:r w:rsidR="00D773D8">
        <w:instrText xml:space="preserve"> PAGEREF _Toc84325042 \h </w:instrText>
      </w:r>
      <w:r w:rsidR="00D773D8">
        <w:fldChar w:fldCharType="separate"/>
      </w:r>
      <w:r w:rsidR="00D773D8">
        <w:t>5</w:t>
      </w:r>
      <w:r w:rsidR="00D773D8">
        <w:fldChar w:fldCharType="end"/>
      </w:r>
    </w:p>
    <w:p w14:paraId="0B39C0A9" w14:textId="6EAFB883" w:rsidR="00D773D8" w:rsidRDefault="00D773D8">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_Toc84325043 \h </w:instrText>
      </w:r>
      <w:r>
        <w:fldChar w:fldCharType="separate"/>
      </w:r>
      <w:r>
        <w:t>5</w:t>
      </w:r>
      <w:r>
        <w:fldChar w:fldCharType="end"/>
      </w:r>
    </w:p>
    <w:p w14:paraId="41A0D0C3" w14:textId="33F1E781" w:rsidR="00D773D8" w:rsidRDefault="00D773D8">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_Toc84325044 \h </w:instrText>
      </w:r>
      <w:r>
        <w:fldChar w:fldCharType="separate"/>
      </w:r>
      <w:r>
        <w:t>5</w:t>
      </w:r>
      <w:r>
        <w:fldChar w:fldCharType="end"/>
      </w:r>
    </w:p>
    <w:p w14:paraId="5175999D" w14:textId="3E1B730A" w:rsidR="00D773D8" w:rsidRDefault="00D773D8">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_Toc84325045 \h </w:instrText>
      </w:r>
      <w:r>
        <w:fldChar w:fldCharType="separate"/>
      </w:r>
      <w:r>
        <w:t>5</w:t>
      </w:r>
      <w:r>
        <w:fldChar w:fldCharType="end"/>
      </w:r>
    </w:p>
    <w:p w14:paraId="2792EE88" w14:textId="774C60EE" w:rsidR="00D773D8" w:rsidRDefault="00D773D8">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_Toc84325046 \h </w:instrText>
      </w:r>
      <w:r>
        <w:fldChar w:fldCharType="separate"/>
      </w:r>
      <w:r>
        <w:t>5</w:t>
      </w:r>
      <w:r>
        <w:fldChar w:fldCharType="end"/>
      </w:r>
    </w:p>
    <w:p w14:paraId="4AD5B0B8" w14:textId="61D4619B" w:rsidR="00D773D8" w:rsidRDefault="00D773D8">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_Toc84325047 \h </w:instrText>
      </w:r>
      <w:r>
        <w:fldChar w:fldCharType="separate"/>
      </w:r>
      <w:r>
        <w:t>6</w:t>
      </w:r>
      <w:r>
        <w:fldChar w:fldCharType="end"/>
      </w:r>
    </w:p>
    <w:p w14:paraId="02E97078" w14:textId="3079CD00" w:rsidR="00D773D8" w:rsidRDefault="00D773D8">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_Toc84325048 \h </w:instrText>
      </w:r>
      <w:r>
        <w:fldChar w:fldCharType="separate"/>
      </w:r>
      <w:r>
        <w:t>6</w:t>
      </w:r>
      <w:r>
        <w:fldChar w:fldCharType="end"/>
      </w:r>
    </w:p>
    <w:p w14:paraId="508C551A" w14:textId="40370E0A" w:rsidR="00D773D8" w:rsidRDefault="00D773D8">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_Toc84325049 \h </w:instrText>
      </w:r>
      <w:r>
        <w:fldChar w:fldCharType="separate"/>
      </w:r>
      <w:r>
        <w:t>6</w:t>
      </w:r>
      <w:r>
        <w:fldChar w:fldCharType="end"/>
      </w:r>
    </w:p>
    <w:p w14:paraId="32A9B86A" w14:textId="573FBBA2" w:rsidR="00D773D8" w:rsidRDefault="00D773D8">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_Toc84325050 \h </w:instrText>
      </w:r>
      <w:r>
        <w:fldChar w:fldCharType="separate"/>
      </w:r>
      <w:r>
        <w:t>6</w:t>
      </w:r>
      <w:r>
        <w:fldChar w:fldCharType="end"/>
      </w:r>
    </w:p>
    <w:p w14:paraId="34148F8D" w14:textId="7015498B" w:rsidR="00D773D8" w:rsidRDefault="00D773D8">
      <w:pPr>
        <w:pStyle w:val="TOC2"/>
        <w:rPr>
          <w:rFonts w:asciiTheme="minorHAnsi" w:eastAsiaTheme="minorEastAsia" w:hAnsiTheme="minorHAnsi" w:cstheme="minorBidi"/>
          <w:sz w:val="22"/>
          <w:szCs w:val="22"/>
          <w:lang w:val="en-US"/>
        </w:rPr>
      </w:pPr>
      <w:r w:rsidRPr="00DD0B9F">
        <w:rPr>
          <w:rFonts w:eastAsia="MS Mincho"/>
          <w:bCs/>
          <w:lang w:eastAsia="ja-JP"/>
        </w:rPr>
        <w:t>5.2</w:t>
      </w:r>
      <w:r w:rsidRPr="00DD0B9F">
        <w:rPr>
          <w:bCs/>
          <w:lang w:eastAsia="ko-KR"/>
        </w:rPr>
        <w:tab/>
        <w:t>Introduction of CoAP</w:t>
      </w:r>
      <w:r>
        <w:tab/>
      </w:r>
      <w:r>
        <w:fldChar w:fldCharType="begin"/>
      </w:r>
      <w:r>
        <w:instrText xml:space="preserve"> PAGEREF _Toc84325051 \h </w:instrText>
      </w:r>
      <w:r>
        <w:fldChar w:fldCharType="separate"/>
      </w:r>
      <w:r>
        <w:t>6</w:t>
      </w:r>
      <w:r>
        <w:fldChar w:fldCharType="end"/>
      </w:r>
    </w:p>
    <w:p w14:paraId="13D3F449" w14:textId="1D7960D4" w:rsidR="00D773D8" w:rsidRDefault="00D773D8">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_Toc84325052 \h </w:instrText>
      </w:r>
      <w:r>
        <w:fldChar w:fldCharType="separate"/>
      </w:r>
      <w:r>
        <w:t>6</w:t>
      </w:r>
      <w:r>
        <w:fldChar w:fldCharType="end"/>
      </w:r>
    </w:p>
    <w:p w14:paraId="454F42C0" w14:textId="35C215F2" w:rsidR="00D773D8" w:rsidRDefault="00D773D8">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_Toc84325053 \h </w:instrText>
      </w:r>
      <w:r>
        <w:fldChar w:fldCharType="separate"/>
      </w:r>
      <w:r>
        <w:t>6</w:t>
      </w:r>
      <w:r>
        <w:fldChar w:fldCharType="end"/>
      </w:r>
    </w:p>
    <w:p w14:paraId="0CC09C5D" w14:textId="1BD9AEFF" w:rsidR="00D773D8" w:rsidRDefault="00D773D8">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_Toc84325054 \h </w:instrText>
      </w:r>
      <w:r>
        <w:fldChar w:fldCharType="separate"/>
      </w:r>
      <w:r>
        <w:t>7</w:t>
      </w:r>
      <w:r>
        <w:fldChar w:fldCharType="end"/>
      </w:r>
    </w:p>
    <w:p w14:paraId="543B62BE" w14:textId="69958E56" w:rsidR="00D773D8" w:rsidRDefault="00D773D8">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_Toc84325055 \h </w:instrText>
      </w:r>
      <w:r>
        <w:fldChar w:fldCharType="separate"/>
      </w:r>
      <w:r>
        <w:t>7</w:t>
      </w:r>
      <w:r>
        <w:fldChar w:fldCharType="end"/>
      </w:r>
    </w:p>
    <w:p w14:paraId="0547ED64" w14:textId="0787B6A9" w:rsidR="00D773D8" w:rsidRDefault="00D773D8">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_Toc84325056 \h </w:instrText>
      </w:r>
      <w:r>
        <w:fldChar w:fldCharType="separate"/>
      </w:r>
      <w:r>
        <w:t>7</w:t>
      </w:r>
      <w:r>
        <w:fldChar w:fldCharType="end"/>
      </w:r>
    </w:p>
    <w:p w14:paraId="336ACB0E" w14:textId="6AB4D066" w:rsidR="00D773D8" w:rsidRDefault="00D773D8">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_Toc84325057 \h </w:instrText>
      </w:r>
      <w:r>
        <w:fldChar w:fldCharType="separate"/>
      </w:r>
      <w:r>
        <w:t>7</w:t>
      </w:r>
      <w:r>
        <w:fldChar w:fldCharType="end"/>
      </w:r>
    </w:p>
    <w:p w14:paraId="22FC94A1" w14:textId="239C4991" w:rsidR="00D773D8" w:rsidRDefault="00D773D8">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_Toc84325058 \h </w:instrText>
      </w:r>
      <w:r>
        <w:fldChar w:fldCharType="separate"/>
      </w:r>
      <w:r>
        <w:t>7</w:t>
      </w:r>
      <w:r>
        <w:fldChar w:fldCharType="end"/>
      </w:r>
    </w:p>
    <w:p w14:paraId="4EDEB556" w14:textId="013E0D24" w:rsidR="00D773D8" w:rsidRDefault="00D773D8">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_Toc84325059 \h </w:instrText>
      </w:r>
      <w:r>
        <w:fldChar w:fldCharType="separate"/>
      </w:r>
      <w:r>
        <w:t>7</w:t>
      </w:r>
      <w:r>
        <w:fldChar w:fldCharType="end"/>
      </w:r>
    </w:p>
    <w:p w14:paraId="50DF7DB5" w14:textId="2F37D3FB" w:rsidR="00D773D8" w:rsidRDefault="00D773D8">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_Toc84325060 \h </w:instrText>
      </w:r>
      <w:r>
        <w:fldChar w:fldCharType="separate"/>
      </w:r>
      <w:r>
        <w:t>7</w:t>
      </w:r>
      <w:r>
        <w:fldChar w:fldCharType="end"/>
      </w:r>
    </w:p>
    <w:p w14:paraId="28E65DF3" w14:textId="2D041002" w:rsidR="00D773D8" w:rsidRDefault="00D773D8">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_Toc84325061 \h </w:instrText>
      </w:r>
      <w:r>
        <w:fldChar w:fldCharType="separate"/>
      </w:r>
      <w:r>
        <w:t>8</w:t>
      </w:r>
      <w:r>
        <w:fldChar w:fldCharType="end"/>
      </w:r>
    </w:p>
    <w:p w14:paraId="28AEFAE9" w14:textId="6276C0DC" w:rsidR="00D773D8" w:rsidRDefault="00D773D8">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_Toc84325062 \h </w:instrText>
      </w:r>
      <w:r>
        <w:fldChar w:fldCharType="separate"/>
      </w:r>
      <w:r>
        <w:t>8</w:t>
      </w:r>
      <w:r>
        <w:fldChar w:fldCharType="end"/>
      </w:r>
    </w:p>
    <w:p w14:paraId="5BDC88FF" w14:textId="50086CA4" w:rsidR="00D773D8" w:rsidRDefault="00D773D8">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_Toc84325063 \h </w:instrText>
      </w:r>
      <w:r>
        <w:fldChar w:fldCharType="separate"/>
      </w:r>
      <w:r>
        <w:t>8</w:t>
      </w:r>
      <w:r>
        <w:fldChar w:fldCharType="end"/>
      </w:r>
    </w:p>
    <w:p w14:paraId="36807C00" w14:textId="3505FAC0" w:rsidR="00D773D8" w:rsidRDefault="00D773D8">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_Toc84325064 \h </w:instrText>
      </w:r>
      <w:r>
        <w:fldChar w:fldCharType="separate"/>
      </w:r>
      <w:r>
        <w:t>9</w:t>
      </w:r>
      <w:r>
        <w:fldChar w:fldCharType="end"/>
      </w:r>
    </w:p>
    <w:p w14:paraId="7A21CBE9" w14:textId="350DC8DC" w:rsidR="00D773D8" w:rsidRDefault="00D773D8">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_Toc84325065 \h </w:instrText>
      </w:r>
      <w:r>
        <w:fldChar w:fldCharType="separate"/>
      </w:r>
      <w:r>
        <w:t>9</w:t>
      </w:r>
      <w:r>
        <w:fldChar w:fldCharType="end"/>
      </w:r>
    </w:p>
    <w:p w14:paraId="7D98A785" w14:textId="545F1030" w:rsidR="00D773D8" w:rsidRDefault="00D773D8">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_Toc84325066 \h </w:instrText>
      </w:r>
      <w:r>
        <w:fldChar w:fldCharType="separate"/>
      </w:r>
      <w:r>
        <w:t>9</w:t>
      </w:r>
      <w:r>
        <w:fldChar w:fldCharType="end"/>
      </w:r>
    </w:p>
    <w:p w14:paraId="645F9F83" w14:textId="0D0D778C" w:rsidR="00D773D8" w:rsidRDefault="00D773D8">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_Toc84325067 \h </w:instrText>
      </w:r>
      <w:r>
        <w:fldChar w:fldCharType="separate"/>
      </w:r>
      <w:r>
        <w:t>9</w:t>
      </w:r>
      <w:r>
        <w:fldChar w:fldCharType="end"/>
      </w:r>
    </w:p>
    <w:p w14:paraId="43774AB8" w14:textId="1BE4CAF9" w:rsidR="00D773D8" w:rsidRDefault="00D773D8">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_Toc84325068 \h </w:instrText>
      </w:r>
      <w:r>
        <w:fldChar w:fldCharType="separate"/>
      </w:r>
      <w:r>
        <w:t>9</w:t>
      </w:r>
      <w:r>
        <w:fldChar w:fldCharType="end"/>
      </w:r>
    </w:p>
    <w:p w14:paraId="527A3E6C" w14:textId="0C287F31" w:rsidR="00D773D8" w:rsidRDefault="00D773D8">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_Toc84325069 \h </w:instrText>
      </w:r>
      <w:r>
        <w:fldChar w:fldCharType="separate"/>
      </w:r>
      <w:r>
        <w:t>10</w:t>
      </w:r>
      <w:r>
        <w:fldChar w:fldCharType="end"/>
      </w:r>
    </w:p>
    <w:p w14:paraId="36B99D50" w14:textId="1F7923BF" w:rsidR="00D773D8" w:rsidRDefault="00D773D8">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_Toc84325070 \h </w:instrText>
      </w:r>
      <w:r>
        <w:fldChar w:fldCharType="separate"/>
      </w:r>
      <w:r>
        <w:t>10</w:t>
      </w:r>
      <w:r>
        <w:fldChar w:fldCharType="end"/>
      </w:r>
    </w:p>
    <w:p w14:paraId="09D4C502" w14:textId="143A4DFA" w:rsidR="00D773D8" w:rsidRDefault="00D773D8">
      <w:pPr>
        <w:pStyle w:val="TOC5"/>
        <w:rPr>
          <w:rFonts w:asciiTheme="minorHAnsi" w:eastAsiaTheme="minorEastAsia" w:hAnsiTheme="minorHAnsi" w:cstheme="minorBidi"/>
          <w:sz w:val="22"/>
          <w:szCs w:val="22"/>
          <w:lang w:val="en-US"/>
        </w:rPr>
      </w:pPr>
      <w:r>
        <w:t>6.2.2.4.1</w:t>
      </w:r>
      <w:r>
        <w:tab/>
      </w:r>
      <w:r w:rsidRPr="00DD0B9F">
        <w:rPr>
          <w:rFonts w:eastAsia="Arial Unicode MS"/>
          <w:lang w:eastAsia="ko-KR"/>
        </w:rPr>
        <w:t>From</w:t>
      </w:r>
      <w:r>
        <w:tab/>
      </w:r>
      <w:r>
        <w:fldChar w:fldCharType="begin"/>
      </w:r>
      <w:r>
        <w:instrText xml:space="preserve"> PAGEREF _Toc84325071 \h </w:instrText>
      </w:r>
      <w:r>
        <w:fldChar w:fldCharType="separate"/>
      </w:r>
      <w:r>
        <w:t>11</w:t>
      </w:r>
      <w:r>
        <w:fldChar w:fldCharType="end"/>
      </w:r>
    </w:p>
    <w:p w14:paraId="42968105" w14:textId="3FB48266" w:rsidR="00D773D8" w:rsidRDefault="00D773D8">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_Toc84325072 \h </w:instrText>
      </w:r>
      <w:r>
        <w:fldChar w:fldCharType="separate"/>
      </w:r>
      <w:r>
        <w:t>11</w:t>
      </w:r>
      <w:r>
        <w:fldChar w:fldCharType="end"/>
      </w:r>
    </w:p>
    <w:p w14:paraId="22E06580" w14:textId="52A68ED8" w:rsidR="00D773D8" w:rsidRDefault="00D773D8">
      <w:pPr>
        <w:pStyle w:val="TOC5"/>
        <w:rPr>
          <w:rFonts w:asciiTheme="minorHAnsi" w:eastAsiaTheme="minorEastAsia" w:hAnsiTheme="minorHAnsi" w:cstheme="minorBidi"/>
          <w:sz w:val="22"/>
          <w:szCs w:val="22"/>
          <w:lang w:val="en-US"/>
        </w:rPr>
      </w:pPr>
      <w:r>
        <w:t>6.2.2.4.3</w:t>
      </w:r>
      <w:r>
        <w:tab/>
      </w:r>
      <w:r w:rsidRPr="00DD0B9F">
        <w:rPr>
          <w:rFonts w:eastAsia="Arial"/>
          <w:lang w:eastAsia="ko-KR"/>
        </w:rPr>
        <w:t>Void</w:t>
      </w:r>
      <w:r>
        <w:tab/>
      </w:r>
      <w:r>
        <w:fldChar w:fldCharType="begin"/>
      </w:r>
      <w:r>
        <w:instrText xml:space="preserve"> PAGEREF _Toc84325073 \h </w:instrText>
      </w:r>
      <w:r>
        <w:fldChar w:fldCharType="separate"/>
      </w:r>
      <w:r>
        <w:t>11</w:t>
      </w:r>
      <w:r>
        <w:fldChar w:fldCharType="end"/>
      </w:r>
    </w:p>
    <w:p w14:paraId="15A29A52" w14:textId="35598CB9" w:rsidR="00D773D8" w:rsidRDefault="00D773D8">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_Toc84325074 \h </w:instrText>
      </w:r>
      <w:r>
        <w:fldChar w:fldCharType="separate"/>
      </w:r>
      <w:r>
        <w:t>11</w:t>
      </w:r>
      <w:r>
        <w:fldChar w:fldCharType="end"/>
      </w:r>
    </w:p>
    <w:p w14:paraId="1A0705D2" w14:textId="32519C7E" w:rsidR="00D773D8" w:rsidRDefault="00D773D8">
      <w:pPr>
        <w:pStyle w:val="TOC5"/>
        <w:rPr>
          <w:rFonts w:asciiTheme="minorHAnsi" w:eastAsiaTheme="minorEastAsia" w:hAnsiTheme="minorHAnsi" w:cstheme="minorBidi"/>
          <w:sz w:val="22"/>
          <w:szCs w:val="22"/>
          <w:lang w:val="en-US"/>
        </w:rPr>
      </w:pPr>
      <w:r>
        <w:t>6.2.2.4.5</w:t>
      </w:r>
      <w:r>
        <w:tab/>
      </w:r>
      <w:r w:rsidRPr="00DD0B9F">
        <w:rPr>
          <w:rFonts w:eastAsia="Arial"/>
          <w:lang w:eastAsia="ko-KR"/>
        </w:rPr>
        <w:t>Request Expiration Timestamp</w:t>
      </w:r>
      <w:r>
        <w:tab/>
      </w:r>
      <w:r>
        <w:fldChar w:fldCharType="begin"/>
      </w:r>
      <w:r>
        <w:instrText xml:space="preserve"> PAGEREF _Toc84325075 \h </w:instrText>
      </w:r>
      <w:r>
        <w:fldChar w:fldCharType="separate"/>
      </w:r>
      <w:r>
        <w:t>11</w:t>
      </w:r>
      <w:r>
        <w:fldChar w:fldCharType="end"/>
      </w:r>
    </w:p>
    <w:p w14:paraId="1A770E73" w14:textId="6FAA986B" w:rsidR="00D773D8" w:rsidRDefault="00D773D8">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_Toc84325076 \h </w:instrText>
      </w:r>
      <w:r>
        <w:fldChar w:fldCharType="separate"/>
      </w:r>
      <w:r>
        <w:t>11</w:t>
      </w:r>
      <w:r>
        <w:fldChar w:fldCharType="end"/>
      </w:r>
    </w:p>
    <w:p w14:paraId="64721E5A" w14:textId="51535ED6" w:rsidR="00D773D8" w:rsidRDefault="00D773D8">
      <w:pPr>
        <w:pStyle w:val="TOC5"/>
        <w:rPr>
          <w:rFonts w:asciiTheme="minorHAnsi" w:eastAsiaTheme="minorEastAsia" w:hAnsiTheme="minorHAnsi" w:cstheme="minorBidi"/>
          <w:sz w:val="22"/>
          <w:szCs w:val="22"/>
          <w:lang w:val="en-US"/>
        </w:rPr>
      </w:pPr>
      <w:r>
        <w:t>6.2.2.4.7</w:t>
      </w:r>
      <w:r>
        <w:tab/>
      </w:r>
      <w:r w:rsidRPr="00DD0B9F">
        <w:rPr>
          <w:rFonts w:eastAsia="Arial"/>
          <w:lang w:eastAsia="ko-KR"/>
        </w:rPr>
        <w:t>Operation Execution Time</w:t>
      </w:r>
      <w:r>
        <w:tab/>
      </w:r>
      <w:r>
        <w:fldChar w:fldCharType="begin"/>
      </w:r>
      <w:r>
        <w:instrText xml:space="preserve"> PAGEREF _Toc84325077 \h </w:instrText>
      </w:r>
      <w:r>
        <w:fldChar w:fldCharType="separate"/>
      </w:r>
      <w:r>
        <w:t>11</w:t>
      </w:r>
      <w:r>
        <w:fldChar w:fldCharType="end"/>
      </w:r>
    </w:p>
    <w:p w14:paraId="090354F7" w14:textId="1B3286DC" w:rsidR="00D773D8" w:rsidRDefault="00D773D8">
      <w:pPr>
        <w:pStyle w:val="TOC5"/>
        <w:rPr>
          <w:rFonts w:asciiTheme="minorHAnsi" w:eastAsiaTheme="minorEastAsia" w:hAnsiTheme="minorHAnsi" w:cstheme="minorBidi"/>
          <w:sz w:val="22"/>
          <w:szCs w:val="22"/>
          <w:lang w:val="en-US"/>
        </w:rPr>
      </w:pPr>
      <w:r>
        <w:t>6.2.2.4.8</w:t>
      </w:r>
      <w:r>
        <w:tab/>
      </w:r>
      <w:r w:rsidRPr="00DD0B9F">
        <w:rPr>
          <w:rFonts w:eastAsia="Arial"/>
          <w:lang w:eastAsia="ko-KR"/>
        </w:rPr>
        <w:t>notificationURI of Response Type</w:t>
      </w:r>
      <w:r>
        <w:tab/>
      </w:r>
      <w:r>
        <w:fldChar w:fldCharType="begin"/>
      </w:r>
      <w:r>
        <w:instrText xml:space="preserve"> PAGEREF _Toc84325078 \h </w:instrText>
      </w:r>
      <w:r>
        <w:fldChar w:fldCharType="separate"/>
      </w:r>
      <w:r>
        <w:t>11</w:t>
      </w:r>
      <w:r>
        <w:fldChar w:fldCharType="end"/>
      </w:r>
    </w:p>
    <w:p w14:paraId="5FDF3B48" w14:textId="556835FC" w:rsidR="00D773D8" w:rsidRDefault="00D773D8">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_Toc84325079 \h </w:instrText>
      </w:r>
      <w:r>
        <w:fldChar w:fldCharType="separate"/>
      </w:r>
      <w:r>
        <w:t>12</w:t>
      </w:r>
      <w:r>
        <w:fldChar w:fldCharType="end"/>
      </w:r>
    </w:p>
    <w:p w14:paraId="11F211CD" w14:textId="259CE39A" w:rsidR="00D773D8" w:rsidRDefault="00D773D8">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_Toc84325080 \h </w:instrText>
      </w:r>
      <w:r>
        <w:fldChar w:fldCharType="separate"/>
      </w:r>
      <w:r>
        <w:t>12</w:t>
      </w:r>
      <w:r>
        <w:fldChar w:fldCharType="end"/>
      </w:r>
    </w:p>
    <w:p w14:paraId="0EA19462" w14:textId="528ED28F" w:rsidR="00D773D8" w:rsidRDefault="00D773D8">
      <w:pPr>
        <w:pStyle w:val="TOC5"/>
        <w:rPr>
          <w:rFonts w:asciiTheme="minorHAnsi" w:eastAsiaTheme="minorEastAsia" w:hAnsiTheme="minorHAnsi" w:cstheme="minorBidi"/>
          <w:sz w:val="22"/>
          <w:szCs w:val="22"/>
          <w:lang w:val="en-US"/>
        </w:rPr>
      </w:pPr>
      <w:r>
        <w:t>6.2.2.4.11</w:t>
      </w:r>
      <w:r>
        <w:tab/>
      </w:r>
      <w:r w:rsidRPr="00DD0B9F">
        <w:rPr>
          <w:rFonts w:eastAsia="Arial"/>
          <w:lang w:eastAsia="ko-KR"/>
        </w:rPr>
        <w:t>Group Request Identifier</w:t>
      </w:r>
      <w:r>
        <w:tab/>
      </w:r>
      <w:r>
        <w:fldChar w:fldCharType="begin"/>
      </w:r>
      <w:r>
        <w:instrText xml:space="preserve"> PAGEREF _Toc84325081 \h </w:instrText>
      </w:r>
      <w:r>
        <w:fldChar w:fldCharType="separate"/>
      </w:r>
      <w:r>
        <w:t>12</w:t>
      </w:r>
      <w:r>
        <w:fldChar w:fldCharType="end"/>
      </w:r>
    </w:p>
    <w:p w14:paraId="67C61BD6" w14:textId="254B53D0" w:rsidR="00D773D8" w:rsidRDefault="00D773D8">
      <w:pPr>
        <w:pStyle w:val="TOC5"/>
        <w:rPr>
          <w:rFonts w:asciiTheme="minorHAnsi" w:eastAsiaTheme="minorEastAsia" w:hAnsiTheme="minorHAnsi" w:cstheme="minorBidi"/>
          <w:sz w:val="22"/>
          <w:szCs w:val="22"/>
          <w:lang w:val="en-US"/>
        </w:rPr>
      </w:pPr>
      <w:r>
        <w:t>6.2.2.4.12</w:t>
      </w:r>
      <w:r>
        <w:tab/>
      </w:r>
      <w:r w:rsidRPr="00DD0B9F">
        <w:rPr>
          <w:rFonts w:eastAsia="Arial"/>
          <w:lang w:eastAsia="ko-KR"/>
        </w:rPr>
        <w:t>Resource Type</w:t>
      </w:r>
      <w:r>
        <w:tab/>
      </w:r>
      <w:r>
        <w:fldChar w:fldCharType="begin"/>
      </w:r>
      <w:r>
        <w:instrText xml:space="preserve"> PAGEREF _Toc84325082 \h </w:instrText>
      </w:r>
      <w:r>
        <w:fldChar w:fldCharType="separate"/>
      </w:r>
      <w:r>
        <w:t>12</w:t>
      </w:r>
      <w:r>
        <w:fldChar w:fldCharType="end"/>
      </w:r>
    </w:p>
    <w:p w14:paraId="3626CF56" w14:textId="67E7E670" w:rsidR="00D773D8" w:rsidRDefault="00D773D8">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_Toc84325083 \h </w:instrText>
      </w:r>
      <w:r>
        <w:fldChar w:fldCharType="separate"/>
      </w:r>
      <w:r>
        <w:t>12</w:t>
      </w:r>
      <w:r>
        <w:fldChar w:fldCharType="end"/>
      </w:r>
    </w:p>
    <w:p w14:paraId="09ECF3FB" w14:textId="2D33874B" w:rsidR="00D773D8" w:rsidRDefault="00D773D8">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_Toc84325084 \h </w:instrText>
      </w:r>
      <w:r>
        <w:fldChar w:fldCharType="separate"/>
      </w:r>
      <w:r>
        <w:t>12</w:t>
      </w:r>
      <w:r>
        <w:fldChar w:fldCharType="end"/>
      </w:r>
    </w:p>
    <w:p w14:paraId="6258A093" w14:textId="02995C22" w:rsidR="00D773D8" w:rsidRDefault="00D773D8">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_Toc84325085 \h </w:instrText>
      </w:r>
      <w:r>
        <w:fldChar w:fldCharType="separate"/>
      </w:r>
      <w:r>
        <w:t>12</w:t>
      </w:r>
      <w:r>
        <w:fldChar w:fldCharType="end"/>
      </w:r>
    </w:p>
    <w:p w14:paraId="7D1510AC" w14:textId="3020AE35" w:rsidR="00D773D8" w:rsidRDefault="00D773D8">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_Toc84325086 \h </w:instrText>
      </w:r>
      <w:r>
        <w:fldChar w:fldCharType="separate"/>
      </w:r>
      <w:r>
        <w:t>12</w:t>
      </w:r>
      <w:r>
        <w:fldChar w:fldCharType="end"/>
      </w:r>
    </w:p>
    <w:p w14:paraId="2C2D9E8E" w14:textId="35A96B6B" w:rsidR="00D773D8" w:rsidRDefault="00D773D8">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_Toc84325087 \h </w:instrText>
      </w:r>
      <w:r>
        <w:fldChar w:fldCharType="separate"/>
      </w:r>
      <w:r>
        <w:t>12</w:t>
      </w:r>
      <w:r>
        <w:fldChar w:fldCharType="end"/>
      </w:r>
    </w:p>
    <w:p w14:paraId="6D288207" w14:textId="2600A232" w:rsidR="00D773D8" w:rsidRDefault="00D773D8">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_Toc84325088 \h </w:instrText>
      </w:r>
      <w:r>
        <w:fldChar w:fldCharType="separate"/>
      </w:r>
      <w:r>
        <w:t>12</w:t>
      </w:r>
      <w:r>
        <w:fldChar w:fldCharType="end"/>
      </w:r>
    </w:p>
    <w:p w14:paraId="46113B95" w14:textId="49958CB7" w:rsidR="00D773D8" w:rsidRDefault="00D773D8">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_Toc84325089 \h </w:instrText>
      </w:r>
      <w:r>
        <w:fldChar w:fldCharType="separate"/>
      </w:r>
      <w:r>
        <w:t>13</w:t>
      </w:r>
      <w:r>
        <w:fldChar w:fldCharType="end"/>
      </w:r>
    </w:p>
    <w:p w14:paraId="1E27927B" w14:textId="3C858ACC" w:rsidR="00D773D8" w:rsidRDefault="00D773D8">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_Toc84325090 \h </w:instrText>
      </w:r>
      <w:r>
        <w:fldChar w:fldCharType="separate"/>
      </w:r>
      <w:r>
        <w:t>13</w:t>
      </w:r>
      <w:r>
        <w:fldChar w:fldCharType="end"/>
      </w:r>
    </w:p>
    <w:p w14:paraId="6F2B39DE" w14:textId="321A45FC" w:rsidR="00D773D8" w:rsidRDefault="00D773D8">
      <w:pPr>
        <w:pStyle w:val="TOC5"/>
        <w:rPr>
          <w:rFonts w:asciiTheme="minorHAnsi" w:eastAsiaTheme="minorEastAsia" w:hAnsiTheme="minorHAnsi" w:cstheme="minorBidi"/>
          <w:sz w:val="22"/>
          <w:szCs w:val="22"/>
          <w:lang w:val="en-US"/>
        </w:rPr>
      </w:pPr>
      <w:r>
        <w:t>6.2.2.4.21</w:t>
      </w:r>
      <w:r>
        <w:tab/>
      </w:r>
      <w:r w:rsidRPr="00DD0B9F">
        <w:rPr>
          <w:rFonts w:eastAsia="Arial Unicode MS"/>
          <w:lang w:eastAsia="ko-KR"/>
        </w:rPr>
        <w:t>Ontology Mapping Resources</w:t>
      </w:r>
      <w:r>
        <w:tab/>
      </w:r>
      <w:r>
        <w:fldChar w:fldCharType="begin"/>
      </w:r>
      <w:r>
        <w:instrText xml:space="preserve"> PAGEREF _Toc84325091 \h </w:instrText>
      </w:r>
      <w:r>
        <w:fldChar w:fldCharType="separate"/>
      </w:r>
      <w:r>
        <w:t>13</w:t>
      </w:r>
      <w:r>
        <w:fldChar w:fldCharType="end"/>
      </w:r>
    </w:p>
    <w:p w14:paraId="6857FAE6" w14:textId="3240F5FC" w:rsidR="00D773D8" w:rsidRDefault="00D773D8">
      <w:pPr>
        <w:pStyle w:val="TOC5"/>
        <w:rPr>
          <w:rFonts w:asciiTheme="minorHAnsi" w:eastAsiaTheme="minorEastAsia" w:hAnsiTheme="minorHAnsi" w:cstheme="minorBidi"/>
          <w:sz w:val="22"/>
          <w:szCs w:val="22"/>
          <w:lang w:val="en-US"/>
        </w:rPr>
      </w:pPr>
      <w:r>
        <w:t>6.2.2.4.2</w:t>
      </w:r>
      <w:r w:rsidRPr="00DD0B9F">
        <w:rPr>
          <w:lang w:val="en-US"/>
        </w:rPr>
        <w:t>2</w:t>
      </w:r>
      <w:r>
        <w:tab/>
      </w:r>
      <w:r w:rsidRPr="00DD0B9F">
        <w:rPr>
          <w:lang w:val="en-US"/>
        </w:rPr>
        <w:t>Primitive Profile Identifier</w:t>
      </w:r>
      <w:r>
        <w:tab/>
      </w:r>
      <w:r>
        <w:fldChar w:fldCharType="begin"/>
      </w:r>
      <w:r>
        <w:instrText xml:space="preserve"> PAGEREF _Toc84325092 \h </w:instrText>
      </w:r>
      <w:r>
        <w:fldChar w:fldCharType="separate"/>
      </w:r>
      <w:r>
        <w:t>13</w:t>
      </w:r>
      <w:r>
        <w:fldChar w:fldCharType="end"/>
      </w:r>
    </w:p>
    <w:p w14:paraId="12413022" w14:textId="4BDE1A6D" w:rsidR="00D773D8" w:rsidRDefault="00D773D8">
      <w:pPr>
        <w:pStyle w:val="TOC5"/>
        <w:rPr>
          <w:rFonts w:asciiTheme="minorHAnsi" w:eastAsiaTheme="minorEastAsia" w:hAnsiTheme="minorHAnsi" w:cstheme="minorBidi"/>
          <w:sz w:val="22"/>
          <w:szCs w:val="22"/>
          <w:lang w:val="en-US"/>
        </w:rPr>
      </w:pPr>
      <w:r>
        <w:t>6.2.2.4.2</w:t>
      </w:r>
      <w:r w:rsidRPr="00DD0B9F">
        <w:rPr>
          <w:lang w:val="en-US"/>
        </w:rPr>
        <w:t>2</w:t>
      </w:r>
      <w:r>
        <w:tab/>
      </w:r>
      <w:r w:rsidRPr="00DD0B9F">
        <w:rPr>
          <w:lang w:val="en-US"/>
        </w:rPr>
        <w:t>M2M Service User</w:t>
      </w:r>
      <w:r>
        <w:tab/>
      </w:r>
      <w:r>
        <w:fldChar w:fldCharType="begin"/>
      </w:r>
      <w:r>
        <w:instrText xml:space="preserve"> PAGEREF _Toc84325093 \h </w:instrText>
      </w:r>
      <w:r>
        <w:fldChar w:fldCharType="separate"/>
      </w:r>
      <w:r>
        <w:t>13</w:t>
      </w:r>
      <w:r>
        <w:fldChar w:fldCharType="end"/>
      </w:r>
    </w:p>
    <w:p w14:paraId="69E05560" w14:textId="380AE50C" w:rsidR="00D773D8" w:rsidRDefault="00D773D8">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_Toc84325094 \h </w:instrText>
      </w:r>
      <w:r>
        <w:fldChar w:fldCharType="separate"/>
      </w:r>
      <w:r>
        <w:t>13</w:t>
      </w:r>
      <w:r>
        <w:fldChar w:fldCharType="end"/>
      </w:r>
    </w:p>
    <w:p w14:paraId="5E383996" w14:textId="2687AE67" w:rsidR="00D773D8" w:rsidRDefault="00D773D8">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_Toc84325095 \h </w:instrText>
      </w:r>
      <w:r>
        <w:fldChar w:fldCharType="separate"/>
      </w:r>
      <w:r>
        <w:t>13</w:t>
      </w:r>
      <w:r>
        <w:fldChar w:fldCharType="end"/>
      </w:r>
    </w:p>
    <w:p w14:paraId="2E06170B" w14:textId="66661E5D" w:rsidR="00D773D8" w:rsidRDefault="00D773D8">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_Toc84325096 \h </w:instrText>
      </w:r>
      <w:r>
        <w:fldChar w:fldCharType="separate"/>
      </w:r>
      <w:r>
        <w:t>16</w:t>
      </w:r>
      <w:r>
        <w:fldChar w:fldCharType="end"/>
      </w:r>
    </w:p>
    <w:p w14:paraId="3AAEDBE2" w14:textId="52BC0F47" w:rsidR="00D773D8" w:rsidRDefault="00D773D8">
      <w:pPr>
        <w:pStyle w:val="TOC3"/>
        <w:rPr>
          <w:rFonts w:asciiTheme="minorHAnsi" w:eastAsiaTheme="minorEastAsia" w:hAnsiTheme="minorHAnsi" w:cstheme="minorBidi"/>
          <w:sz w:val="22"/>
          <w:szCs w:val="22"/>
          <w:lang w:val="en-US"/>
        </w:rPr>
      </w:pPr>
      <w:r>
        <w:rPr>
          <w:lang w:eastAsia="ko-KR"/>
        </w:rPr>
        <w:lastRenderedPageBreak/>
        <w:t>6.3.0</w:t>
      </w:r>
      <w:r>
        <w:rPr>
          <w:lang w:eastAsia="ko-KR"/>
        </w:rPr>
        <w:tab/>
        <w:t>Introduction</w:t>
      </w:r>
      <w:r>
        <w:tab/>
      </w:r>
      <w:r>
        <w:fldChar w:fldCharType="begin"/>
      </w:r>
      <w:r>
        <w:instrText xml:space="preserve"> PAGEREF _Toc84325097 \h </w:instrText>
      </w:r>
      <w:r>
        <w:fldChar w:fldCharType="separate"/>
      </w:r>
      <w:r>
        <w:t>16</w:t>
      </w:r>
      <w:r>
        <w:fldChar w:fldCharType="end"/>
      </w:r>
    </w:p>
    <w:p w14:paraId="6136539A" w14:textId="640794D1" w:rsidR="00D773D8" w:rsidRDefault="00D773D8">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_Toc84325098 \h </w:instrText>
      </w:r>
      <w:r>
        <w:fldChar w:fldCharType="separate"/>
      </w:r>
      <w:r>
        <w:t>16</w:t>
      </w:r>
      <w:r>
        <w:fldChar w:fldCharType="end"/>
      </w:r>
    </w:p>
    <w:p w14:paraId="7C32275D" w14:textId="6B6F8664" w:rsidR="00D773D8" w:rsidRDefault="00D773D8">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_Toc84325099 \h </w:instrText>
      </w:r>
      <w:r>
        <w:fldChar w:fldCharType="separate"/>
      </w:r>
      <w:r>
        <w:t>16</w:t>
      </w:r>
      <w:r>
        <w:fldChar w:fldCharType="end"/>
      </w:r>
    </w:p>
    <w:p w14:paraId="2B1D149F" w14:textId="33250BBB" w:rsidR="00D773D8" w:rsidRDefault="00D773D8">
      <w:pPr>
        <w:pStyle w:val="TOC3"/>
        <w:rPr>
          <w:rFonts w:asciiTheme="minorHAnsi" w:eastAsiaTheme="minorEastAsia" w:hAnsiTheme="minorHAnsi" w:cstheme="minorBidi"/>
          <w:sz w:val="22"/>
          <w:szCs w:val="22"/>
          <w:lang w:val="en-US"/>
        </w:rPr>
      </w:pPr>
      <w:r>
        <w:rPr>
          <w:lang w:eastAsia="ko-KR"/>
        </w:rPr>
        <w:t>6.3.3</w:t>
      </w:r>
      <w:r>
        <w:rPr>
          <w:lang w:eastAsia="ko-KR"/>
        </w:rPr>
        <w:tab/>
        <w:t>Non-Blocking Synchronous case</w:t>
      </w:r>
      <w:r>
        <w:tab/>
      </w:r>
      <w:r>
        <w:fldChar w:fldCharType="begin"/>
      </w:r>
      <w:r>
        <w:instrText xml:space="preserve"> PAGEREF _Toc84325100 \h </w:instrText>
      </w:r>
      <w:r>
        <w:fldChar w:fldCharType="separate"/>
      </w:r>
      <w:r>
        <w:t>17</w:t>
      </w:r>
      <w:r>
        <w:fldChar w:fldCharType="end"/>
      </w:r>
    </w:p>
    <w:p w14:paraId="15ACD8BA" w14:textId="563449AA" w:rsidR="00D773D8" w:rsidRDefault="00D773D8">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_Toc84325101 \h </w:instrText>
      </w:r>
      <w:r>
        <w:fldChar w:fldCharType="separate"/>
      </w:r>
      <w:r>
        <w:t>18</w:t>
      </w:r>
      <w:r>
        <w:fldChar w:fldCharType="end"/>
      </w:r>
    </w:p>
    <w:p w14:paraId="23031D8E" w14:textId="4CABCFAD" w:rsidR="00D773D8" w:rsidRDefault="00D773D8">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DD0B9F">
        <w:rPr>
          <w:rFonts w:eastAsia="SimSun"/>
          <w:lang w:eastAsia="zh-CN"/>
        </w:rPr>
        <w:t>rules</w:t>
      </w:r>
      <w:r>
        <w:rPr>
          <w:lang w:eastAsia="ja-JP"/>
        </w:rPr>
        <w:t xml:space="preserve"> of caching</w:t>
      </w:r>
      <w:r>
        <w:tab/>
      </w:r>
      <w:r>
        <w:fldChar w:fldCharType="begin"/>
      </w:r>
      <w:r>
        <w:instrText xml:space="preserve"> PAGEREF _Toc84325102 \h </w:instrText>
      </w:r>
      <w:r>
        <w:fldChar w:fldCharType="separate"/>
      </w:r>
      <w:r>
        <w:t>18</w:t>
      </w:r>
      <w:r>
        <w:fldChar w:fldCharType="end"/>
      </w:r>
    </w:p>
    <w:p w14:paraId="49919D16" w14:textId="7CD79F84" w:rsidR="00D773D8" w:rsidRDefault="00D773D8">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_Toc84325103 \h </w:instrText>
      </w:r>
      <w:r>
        <w:fldChar w:fldCharType="separate"/>
      </w:r>
      <w:r>
        <w:t>19</w:t>
      </w:r>
      <w:r>
        <w:fldChar w:fldCharType="end"/>
      </w:r>
    </w:p>
    <w:p w14:paraId="72444049" w14:textId="44742643" w:rsidR="00D773D8" w:rsidRDefault="00D773D8">
      <w:pPr>
        <w:pStyle w:val="TOC1"/>
        <w:rPr>
          <w:rFonts w:asciiTheme="minorHAnsi" w:eastAsiaTheme="minorEastAsia" w:hAnsiTheme="minorHAnsi" w:cstheme="minorBidi"/>
          <w:szCs w:val="22"/>
          <w:lang w:val="en-US"/>
        </w:rPr>
      </w:pPr>
      <w:r w:rsidRPr="00DD0B9F">
        <w:rPr>
          <w:rFonts w:eastAsia="SimSun"/>
          <w:lang w:eastAsia="zh-CN"/>
        </w:rPr>
        <w:t>7</w:t>
      </w:r>
      <w:r>
        <w:tab/>
      </w:r>
      <w:r>
        <w:rPr>
          <w:lang w:eastAsia="ko-KR"/>
        </w:rPr>
        <w:t>Security Consideration</w:t>
      </w:r>
      <w:r>
        <w:tab/>
      </w:r>
      <w:r>
        <w:fldChar w:fldCharType="begin"/>
      </w:r>
      <w:r>
        <w:instrText xml:space="preserve"> PAGEREF _Toc84325104 \h </w:instrText>
      </w:r>
      <w:r>
        <w:fldChar w:fldCharType="separate"/>
      </w:r>
      <w:r>
        <w:t>19</w:t>
      </w:r>
      <w:r>
        <w:fldChar w:fldCharType="end"/>
      </w:r>
    </w:p>
    <w:p w14:paraId="3F6334EB" w14:textId="67F81FAA" w:rsidR="00D773D8" w:rsidRDefault="00D773D8">
      <w:pPr>
        <w:pStyle w:val="TOC8"/>
        <w:rPr>
          <w:rFonts w:asciiTheme="minorHAnsi" w:eastAsiaTheme="minorEastAsia" w:hAnsiTheme="minorHAnsi" w:cstheme="minorBidi"/>
          <w:b w:val="0"/>
          <w:szCs w:val="22"/>
          <w:lang w:val="en-US"/>
        </w:rPr>
      </w:pPr>
      <w:r w:rsidRPr="00DD0B9F">
        <w:rPr>
          <w:rFonts w:eastAsia="MS Mincho"/>
        </w:rPr>
        <w:t>Annex A (informative): Example Procedures</w:t>
      </w:r>
      <w:r>
        <w:tab/>
      </w:r>
      <w:r>
        <w:fldChar w:fldCharType="begin"/>
      </w:r>
      <w:r>
        <w:instrText xml:space="preserve"> PAGEREF _Toc84325105 \h </w:instrText>
      </w:r>
      <w:r>
        <w:fldChar w:fldCharType="separate"/>
      </w:r>
      <w:r>
        <w:t>20</w:t>
      </w:r>
      <w:r>
        <w:fldChar w:fldCharType="end"/>
      </w:r>
    </w:p>
    <w:p w14:paraId="5BF1F3B6" w14:textId="455E3452" w:rsidR="00D773D8" w:rsidRDefault="00D773D8">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_Toc84325106 \h </w:instrText>
      </w:r>
      <w:r>
        <w:fldChar w:fldCharType="separate"/>
      </w:r>
      <w:r>
        <w:t>20</w:t>
      </w:r>
      <w:r>
        <w:fldChar w:fldCharType="end"/>
      </w:r>
    </w:p>
    <w:p w14:paraId="6C1F6CE0" w14:textId="138BC7D0" w:rsidR="00D773D8" w:rsidRDefault="00D773D8">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_Toc84325107 \h </w:instrText>
      </w:r>
      <w:r>
        <w:fldChar w:fldCharType="separate"/>
      </w:r>
      <w:r>
        <w:t>21</w:t>
      </w:r>
      <w:r>
        <w:fldChar w:fldCharType="end"/>
      </w:r>
    </w:p>
    <w:p w14:paraId="0CA0AC76" w14:textId="3D796271" w:rsidR="00D773D8" w:rsidRDefault="00D773D8">
      <w:pPr>
        <w:pStyle w:val="TOC8"/>
        <w:rPr>
          <w:rFonts w:asciiTheme="minorHAnsi" w:eastAsiaTheme="minorEastAsia" w:hAnsiTheme="minorHAnsi" w:cstheme="minorBidi"/>
          <w:b w:val="0"/>
          <w:szCs w:val="22"/>
          <w:lang w:val="en-US"/>
        </w:rPr>
      </w:pPr>
      <w:r w:rsidRPr="00DD0B9F">
        <w:rPr>
          <w:rFonts w:eastAsia="MS Mincho"/>
        </w:rPr>
        <w:t>Annex B (normative): Multicast group fan out procedure</w:t>
      </w:r>
      <w:r>
        <w:tab/>
      </w:r>
      <w:r>
        <w:fldChar w:fldCharType="begin"/>
      </w:r>
      <w:r>
        <w:instrText xml:space="preserve"> PAGEREF _Toc84325108 \h </w:instrText>
      </w:r>
      <w:r>
        <w:fldChar w:fldCharType="separate"/>
      </w:r>
      <w:r>
        <w:t>22</w:t>
      </w:r>
      <w:r>
        <w:fldChar w:fldCharType="end"/>
      </w:r>
    </w:p>
    <w:p w14:paraId="0B04F1AE" w14:textId="041EA72E" w:rsidR="00D773D8" w:rsidRDefault="00D773D8">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_Toc84325109 \h </w:instrText>
      </w:r>
      <w:r>
        <w:fldChar w:fldCharType="separate"/>
      </w:r>
      <w:r>
        <w:t>22</w:t>
      </w:r>
      <w:r>
        <w:fldChar w:fldCharType="end"/>
      </w:r>
    </w:p>
    <w:p w14:paraId="57B84646" w14:textId="46C9FB2E" w:rsidR="00D773D8" w:rsidRDefault="00D773D8">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_Toc84325110 \h </w:instrText>
      </w:r>
      <w:r>
        <w:fldChar w:fldCharType="separate"/>
      </w:r>
      <w:r>
        <w:t>22</w:t>
      </w:r>
      <w:r>
        <w:fldChar w:fldCharType="end"/>
      </w:r>
    </w:p>
    <w:p w14:paraId="536CCFC2" w14:textId="15A5B095" w:rsidR="00D773D8" w:rsidRDefault="00D773D8">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_Toc84325111 \h </w:instrText>
      </w:r>
      <w:r>
        <w:fldChar w:fldCharType="separate"/>
      </w:r>
      <w:r>
        <w:t>23</w:t>
      </w:r>
      <w:r>
        <w:fldChar w:fldCharType="end"/>
      </w:r>
    </w:p>
    <w:p w14:paraId="106B27A3" w14:textId="1281B288" w:rsidR="00D773D8" w:rsidRDefault="00D773D8">
      <w:pPr>
        <w:pStyle w:val="TOC1"/>
        <w:rPr>
          <w:rFonts w:asciiTheme="minorHAnsi" w:eastAsiaTheme="minorEastAsia" w:hAnsiTheme="minorHAnsi" w:cstheme="minorBidi"/>
          <w:szCs w:val="22"/>
          <w:lang w:val="en-US"/>
        </w:rPr>
      </w:pPr>
      <w:r w:rsidRPr="00DD0B9F">
        <w:rPr>
          <w:rFonts w:eastAsia="SimSun"/>
        </w:rPr>
        <w:t>History</w:t>
      </w:r>
      <w:r>
        <w:tab/>
      </w:r>
      <w:r>
        <w:fldChar w:fldCharType="begin"/>
      </w:r>
      <w:r>
        <w:instrText xml:space="preserve"> PAGEREF _Toc84325112 \h </w:instrText>
      </w:r>
      <w:r>
        <w:fldChar w:fldCharType="separate"/>
      </w:r>
      <w:r>
        <w:t>24</w:t>
      </w:r>
      <w:r>
        <w:fldChar w:fldCharType="end"/>
      </w:r>
    </w:p>
    <w:p w14:paraId="78BE30E1" w14:textId="4668EF80"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84325042"/>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84325043"/>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84325044"/>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84325045"/>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84325046"/>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t xml:space="preserve">CoAP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84325047"/>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84325048"/>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84325049"/>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84325050"/>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84325051"/>
      <w:r w:rsidRPr="009B1E05">
        <w:rPr>
          <w:rFonts w:eastAsia="MS Mincho"/>
          <w:bCs/>
          <w:lang w:eastAsia="ja-JP"/>
        </w:rPr>
        <w:t>5.2</w:t>
      </w:r>
      <w:r w:rsidRPr="009B1E05">
        <w:rPr>
          <w:rFonts w:hint="eastAsia"/>
          <w:bCs/>
          <w:lang w:eastAsia="ko-KR"/>
        </w:rPr>
        <w:tab/>
      </w:r>
      <w:r w:rsidR="00B05DCD" w:rsidRPr="009B1E05">
        <w:rPr>
          <w:bCs/>
          <w:lang w:eastAsia="ko-KR"/>
        </w:rPr>
        <w:t>Introduction of 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84325052"/>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84325053"/>
      <w:r w:rsidRPr="009B1E05">
        <w:rPr>
          <w:lang w:eastAsia="ja-JP"/>
        </w:rPr>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lastRenderedPageBreak/>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84325054"/>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84325055"/>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84325056"/>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84325057"/>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 xml:space="preserve">A CoAP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84325058"/>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84325059"/>
      <w:r w:rsidRPr="009B1E05">
        <w:rPr>
          <w:rFonts w:hint="eastAsia"/>
          <w:lang w:eastAsia="ko-KR"/>
        </w:rPr>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84325060"/>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84325061"/>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84325062"/>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w:t>
      </w:r>
      <w:proofErr w:type="gramStart"/>
      <w:r w:rsidRPr="009B1E05">
        <w:rPr>
          <w:lang w:eastAsia="ko-KR"/>
        </w:rPr>
        <w:t>Option</w:t>
      </w:r>
      <w:proofErr w:type="gramEnd"/>
      <w:r w:rsidRPr="009B1E05">
        <w:rPr>
          <w:lang w:eastAsia="ko-KR"/>
        </w:rPr>
        <w:t xml:space="preserve">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84325063"/>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w:t>
      </w:r>
      <w:proofErr w:type="spellStart"/>
      <w:r>
        <w:rPr>
          <w:lang w:eastAsia="zh-CN"/>
        </w:rPr>
        <w:t>MessageId</w:t>
      </w:r>
      <w:proofErr w:type="spellEnd"/>
      <w:r>
        <w:rPr>
          <w:lang w:eastAsia="zh-CN"/>
        </w:rPr>
        <w:t xml:space="preserve">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84325064"/>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84325065"/>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84325066"/>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84325067"/>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84325068"/>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r w:rsidR="0032033E" w:rsidRPr="009B1E05">
        <w:rPr>
          <w:rFonts w:eastAsia="Batang"/>
          <w:b/>
          <w:i/>
          <w:lang w:eastAsia="ko-KR"/>
        </w:rPr>
        <w:t>To</w:t>
      </w:r>
      <w:proofErr w:type="spell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84325069"/>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84325070"/>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030A2D"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66094312" w:rsidR="00030A2D" w:rsidRPr="009B1E05" w:rsidRDefault="00030A2D" w:rsidP="00030A2D">
            <w:pPr>
              <w:pStyle w:val="TAL"/>
              <w:rPr>
                <w:lang w:eastAsia="ko-KR"/>
              </w:rPr>
            </w:pPr>
            <w:r>
              <w:rPr>
                <w:lang w:eastAsia="ko-KR"/>
              </w:rPr>
              <w:t>276</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30A2D" w:rsidRPr="009B1E05" w:rsidRDefault="00030A2D" w:rsidP="00030A2D">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30A2D" w:rsidRPr="009B1E05" w:rsidRDefault="00030A2D" w:rsidP="00030A2D">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30A2D" w:rsidRPr="009B1E05" w:rsidRDefault="00030A2D" w:rsidP="00030A2D">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30A2D" w:rsidRPr="009B1E05" w:rsidRDefault="00030A2D" w:rsidP="00030A2D">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30A2D" w:rsidRPr="009B1E05" w:rsidRDefault="00030A2D" w:rsidP="00030A2D">
            <w:pPr>
              <w:pStyle w:val="TAL"/>
              <w:rPr>
                <w:lang w:eastAsia="ko-KR"/>
              </w:rPr>
            </w:pPr>
            <w:r>
              <w:rPr>
                <w:lang w:eastAsia="ko-KR"/>
              </w:rPr>
              <w:t>(None)</w:t>
            </w:r>
          </w:p>
        </w:tc>
      </w:tr>
      <w:tr w:rsidR="00F93C3C"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1310E6F2" w:rsidR="00F93C3C" w:rsidRDefault="00F93C3C" w:rsidP="00F93C3C">
            <w:pPr>
              <w:pStyle w:val="TAL"/>
              <w:rPr>
                <w:lang w:eastAsia="ko-KR"/>
              </w:rPr>
            </w:pPr>
            <w:r>
              <w:rPr>
                <w:lang w:eastAsia="ko-KR"/>
              </w:rPr>
              <w:t>277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77777777" w:rsidR="00F93C3C" w:rsidRPr="009B1E05" w:rsidRDefault="00F93C3C" w:rsidP="00F93C3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77777777" w:rsidR="00F93C3C" w:rsidRPr="009B1E05" w:rsidRDefault="00F93C3C" w:rsidP="00F93C3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F93C3C" w:rsidRPr="009B1E05" w:rsidRDefault="00F93C3C" w:rsidP="00F93C3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F93C3C" w:rsidRPr="009B1E05" w:rsidRDefault="00F93C3C" w:rsidP="00F93C3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F93C3C" w:rsidRDefault="00F93C3C" w:rsidP="00F93C3C">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F93C3C" w:rsidRDefault="00F93C3C" w:rsidP="00F93C3C">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F93C3C" w:rsidRDefault="00F93C3C" w:rsidP="00F93C3C">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F93C3C" w:rsidRDefault="00F93C3C" w:rsidP="00F93C3C">
            <w:pPr>
              <w:pStyle w:val="TAL"/>
              <w:rPr>
                <w:lang w:eastAsia="ko-KR"/>
              </w:rPr>
            </w:pPr>
            <w:r>
              <w:rPr>
                <w:lang w:eastAsia="ko-KR"/>
              </w:rPr>
              <w:t>(None)</w:t>
            </w:r>
          </w:p>
        </w:tc>
      </w:tr>
      <w:tr w:rsidR="00F93C3C"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066DF82" w:rsidR="00F93C3C" w:rsidRDefault="00F93C3C" w:rsidP="00F93C3C">
            <w:pPr>
              <w:pStyle w:val="TAL"/>
              <w:rPr>
                <w:lang w:eastAsia="ko-KR"/>
              </w:rPr>
            </w:pPr>
            <w:r>
              <w:rPr>
                <w:lang w:eastAsia="ko-KR"/>
              </w:rPr>
              <w:t>278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77777777" w:rsidR="00F93C3C" w:rsidRPr="009B1E05" w:rsidRDefault="00F93C3C" w:rsidP="00F93C3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77777777" w:rsidR="00F93C3C" w:rsidRPr="009B1E05" w:rsidRDefault="00F93C3C" w:rsidP="00F93C3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F93C3C" w:rsidRPr="009B1E05" w:rsidRDefault="00F93C3C" w:rsidP="00F93C3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F93C3C" w:rsidRPr="009B1E05" w:rsidRDefault="00F93C3C" w:rsidP="00F93C3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F93C3C" w:rsidRDefault="00F93C3C" w:rsidP="00F93C3C">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F93C3C" w:rsidRDefault="00F93C3C" w:rsidP="00F93C3C">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F93C3C" w:rsidRDefault="00F93C3C" w:rsidP="00F93C3C">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F93C3C" w:rsidRDefault="00F93C3C" w:rsidP="00F93C3C">
            <w:pPr>
              <w:pStyle w:val="TAL"/>
              <w:rPr>
                <w:lang w:eastAsia="ko-KR"/>
              </w:rPr>
            </w:pPr>
            <w:r>
              <w:rPr>
                <w:lang w:eastAsia="ko-KR"/>
              </w:rPr>
              <w:t>(None)</w:t>
            </w:r>
          </w:p>
        </w:tc>
      </w:tr>
      <w:tr w:rsidR="00F93C3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F93C3C" w:rsidRPr="009B1E05" w:rsidRDefault="00F93C3C" w:rsidP="00F93C3C">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F93C3C" w:rsidRPr="009B1E05" w:rsidRDefault="00F93C3C" w:rsidP="00F93C3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84325071"/>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84325072"/>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84325073"/>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84325074"/>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84325075"/>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84325076"/>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84325077"/>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84325078"/>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84325079"/>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84325080"/>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84325081"/>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84325082"/>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84325083"/>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84325084"/>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84325085"/>
      <w:r w:rsidRPr="009B1E05">
        <w:t>6.2.2.4.15</w:t>
      </w:r>
      <w:r w:rsidRPr="009B1E05">
        <w:tab/>
        <w:t>Assigned Token Identifiers</w:t>
      </w:r>
      <w:bookmarkEnd w:id="309"/>
      <w:bookmarkEnd w:id="310"/>
      <w:bookmarkEnd w:id="311"/>
      <w:bookmarkEnd w:id="312"/>
      <w:bookmarkEnd w:id="313"/>
      <w:bookmarkEnd w:id="314"/>
      <w:bookmarkEnd w:id="315"/>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lti-value:tkid-value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84325086"/>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84325087"/>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84325088"/>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528055366"/>
      <w:bookmarkStart w:id="343" w:name="_Toc84325089"/>
      <w:r w:rsidRPr="009B1E05">
        <w:lastRenderedPageBreak/>
        <w:t>6.2.2.4.</w:t>
      </w:r>
      <w:r w:rsidR="00352E63">
        <w:t>19</w:t>
      </w:r>
      <w:r w:rsidRPr="009B1E05">
        <w:tab/>
        <w:t>Authorization Signature</w:t>
      </w:r>
      <w:bookmarkEnd w:id="337"/>
      <w:bookmarkEnd w:id="338"/>
      <w:bookmarkEnd w:id="339"/>
      <w:bookmarkEnd w:id="340"/>
      <w:bookmarkEnd w:id="341"/>
      <w:bookmarkEnd w:id="343"/>
      <w:r w:rsidRPr="009B1E05">
        <w:t xml:space="preserve"> </w:t>
      </w:r>
      <w:bookmarkEnd w:id="342"/>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84325090"/>
      <w:r w:rsidRPr="009B1E05">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1" w:name="_Toc84325091"/>
      <w:r w:rsidRPr="009B1E05">
        <w:t>6.2.2.4.2</w:t>
      </w:r>
      <w:r>
        <w:t>1</w:t>
      </w:r>
      <w:r w:rsidRPr="009B1E05">
        <w:tab/>
      </w:r>
      <w:r>
        <w:rPr>
          <w:rFonts w:eastAsia="Arial Unicode MS"/>
          <w:lang w:eastAsia="ko-KR"/>
        </w:rPr>
        <w:t>Ontology Mapping Resources</w:t>
      </w:r>
      <w:bookmarkEnd w:id="351"/>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52" w:name="_Toc84325092"/>
      <w:r w:rsidRPr="009B1E05">
        <w:t>6.2.2.4.2</w:t>
      </w:r>
      <w:r>
        <w:rPr>
          <w:lang w:val="en-US"/>
        </w:rPr>
        <w:t>2</w:t>
      </w:r>
      <w:r w:rsidRPr="009B1E05">
        <w:tab/>
      </w:r>
      <w:r>
        <w:rPr>
          <w:lang w:val="en-US"/>
        </w:rPr>
        <w:t>Primitive Profile Identifier</w:t>
      </w:r>
      <w:bookmarkEnd w:id="352"/>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53" w:name="_Toc84325093"/>
      <w:r w:rsidRPr="009B1E05">
        <w:t>6.2.2.4.2</w:t>
      </w:r>
      <w:r>
        <w:rPr>
          <w:lang w:val="en-US"/>
        </w:rPr>
        <w:t>2</w:t>
      </w:r>
      <w:r w:rsidRPr="009B1E05">
        <w:tab/>
      </w:r>
      <w:r>
        <w:rPr>
          <w:lang w:val="en-US"/>
        </w:rPr>
        <w:t>M2M Service User</w:t>
      </w:r>
      <w:bookmarkEnd w:id="353"/>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54" w:name="_Toc528055368"/>
      <w:bookmarkStart w:id="355" w:name="_Toc528068534"/>
      <w:bookmarkStart w:id="356" w:name="_Toc528068604"/>
      <w:bookmarkStart w:id="357" w:name="_Toc528068691"/>
      <w:bookmarkStart w:id="358" w:name="_Toc528068760"/>
      <w:bookmarkStart w:id="359" w:name="_Toc9313204"/>
      <w:bookmarkStart w:id="360" w:name="_Toc84325094"/>
      <w:r w:rsidRPr="009B1E05">
        <w:rPr>
          <w:rFonts w:hint="eastAsia"/>
        </w:rPr>
        <w:t>6.2.</w:t>
      </w:r>
      <w:r w:rsidR="00C95777" w:rsidRPr="009B1E05">
        <w:rPr>
          <w:lang w:eastAsia="ko-KR"/>
        </w:rPr>
        <w:t>3</w:t>
      </w:r>
      <w:r w:rsidRPr="009B1E05">
        <w:rPr>
          <w:rFonts w:hint="eastAsia"/>
          <w:lang w:eastAsia="ko-KR"/>
        </w:rPr>
        <w:tab/>
        <w:t>Payload</w:t>
      </w:r>
      <w:bookmarkEnd w:id="354"/>
      <w:bookmarkEnd w:id="355"/>
      <w:bookmarkEnd w:id="356"/>
      <w:bookmarkEnd w:id="357"/>
      <w:bookmarkEnd w:id="358"/>
      <w:bookmarkEnd w:id="359"/>
      <w:bookmarkEnd w:id="360"/>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1" w:name="_Toc528055369"/>
      <w:bookmarkStart w:id="362" w:name="_Toc528068535"/>
      <w:bookmarkStart w:id="363" w:name="_Toc528068605"/>
      <w:bookmarkStart w:id="364" w:name="_Toc528068692"/>
      <w:bookmarkStart w:id="365" w:name="_Toc528068761"/>
      <w:bookmarkStart w:id="366" w:name="_Toc9313205"/>
      <w:bookmarkStart w:id="367" w:name="_Toc84325095"/>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1"/>
      <w:bookmarkEnd w:id="362"/>
      <w:bookmarkEnd w:id="363"/>
      <w:bookmarkEnd w:id="364"/>
      <w:bookmarkEnd w:id="365"/>
      <w:bookmarkEnd w:id="366"/>
      <w:bookmarkEnd w:id="367"/>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rFonts w:hint="eastAsia"/>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rFonts w:hint="eastAsia"/>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rFonts w:hint="eastAsia"/>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F93C3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F93C3C" w:rsidRPr="009B1E05" w:rsidRDefault="00F93C3C" w:rsidP="00F93C3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F93C3C" w:rsidRPr="009B1E05" w:rsidRDefault="00F93C3C" w:rsidP="00F93C3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F93C3C" w:rsidRPr="009B1E05" w:rsidRDefault="00F93C3C" w:rsidP="00F93C3C">
            <w:pPr>
              <w:pStyle w:val="TAL"/>
              <w:rPr>
                <w:lang w:eastAsia="zh-CN"/>
              </w:rPr>
            </w:pPr>
            <w:r w:rsidRPr="009B1E05">
              <w:rPr>
                <w:lang w:eastAsia="zh-CN"/>
              </w:rPr>
              <w:t>Internal Server Error</w:t>
            </w:r>
          </w:p>
        </w:tc>
      </w:tr>
      <w:tr w:rsidR="00F93C3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F93C3C" w:rsidRPr="009B1E05" w:rsidRDefault="00F93C3C" w:rsidP="00F93C3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F93C3C" w:rsidRPr="009B1E05" w:rsidRDefault="00F93C3C" w:rsidP="00F93C3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F93C3C" w:rsidRPr="009B1E05" w:rsidRDefault="00F93C3C" w:rsidP="00F93C3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F93C3C" w:rsidRPr="009B1E05" w:rsidRDefault="00F93C3C" w:rsidP="00F93C3C">
            <w:pPr>
              <w:pStyle w:val="TAL"/>
              <w:rPr>
                <w:lang w:eastAsia="zh-CN"/>
              </w:rPr>
            </w:pPr>
            <w:r w:rsidRPr="009B1E05">
              <w:rPr>
                <w:lang w:eastAsia="zh-CN"/>
              </w:rPr>
              <w:t>Not Implemented</w:t>
            </w:r>
          </w:p>
        </w:tc>
      </w:tr>
      <w:tr w:rsidR="00F93C3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F93C3C" w:rsidRPr="009B1E05" w:rsidRDefault="00F93C3C" w:rsidP="00F93C3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F93C3C" w:rsidRPr="009B1E05" w:rsidRDefault="00F93C3C" w:rsidP="00F93C3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F93C3C" w:rsidRPr="009B1E05" w:rsidRDefault="00F93C3C" w:rsidP="00F93C3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F93C3C" w:rsidRPr="009B1E05" w:rsidRDefault="00F93C3C" w:rsidP="00F93C3C">
            <w:pPr>
              <w:pStyle w:val="TAL"/>
              <w:rPr>
                <w:lang w:eastAsia="zh-CN"/>
              </w:rPr>
            </w:pPr>
            <w:r w:rsidRPr="009B1E05">
              <w:rPr>
                <w:lang w:eastAsia="zh-CN"/>
              </w:rPr>
              <w:t>Not Found</w:t>
            </w:r>
          </w:p>
        </w:tc>
      </w:tr>
      <w:tr w:rsidR="00F93C3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F93C3C" w:rsidRPr="009B1E05" w:rsidRDefault="00F93C3C" w:rsidP="00F93C3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F93C3C" w:rsidRPr="009B1E05" w:rsidRDefault="00F93C3C" w:rsidP="00F93C3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F93C3C" w:rsidRPr="009B1E05" w:rsidRDefault="00F93C3C" w:rsidP="00F93C3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F93C3C" w:rsidRPr="009B1E05" w:rsidRDefault="00F93C3C" w:rsidP="00F93C3C">
            <w:pPr>
              <w:pStyle w:val="TAL"/>
              <w:rPr>
                <w:lang w:eastAsia="zh-CN"/>
              </w:rPr>
            </w:pPr>
            <w:r w:rsidRPr="009B1E05">
              <w:rPr>
                <w:lang w:eastAsia="zh-CN"/>
              </w:rPr>
              <w:t>Forbidden</w:t>
            </w:r>
          </w:p>
        </w:tc>
      </w:tr>
      <w:tr w:rsidR="00F93C3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F93C3C" w:rsidRPr="009B1E05" w:rsidRDefault="00F93C3C" w:rsidP="00F93C3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F93C3C" w:rsidRPr="009B1E05" w:rsidRDefault="00F93C3C" w:rsidP="00F93C3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F93C3C" w:rsidRPr="009B1E05" w:rsidRDefault="00F93C3C" w:rsidP="00F93C3C">
            <w:pPr>
              <w:pStyle w:val="TAL"/>
              <w:rPr>
                <w:lang w:eastAsia="zh-CN"/>
              </w:rPr>
            </w:pPr>
            <w:r w:rsidRPr="009B1E05">
              <w:rPr>
                <w:lang w:eastAsia="zh-CN"/>
              </w:rPr>
              <w:t>Bad Request</w:t>
            </w:r>
          </w:p>
        </w:tc>
      </w:tr>
      <w:tr w:rsidR="00F93C3C"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F93C3C" w:rsidRPr="009B1E05" w:rsidRDefault="00F93C3C" w:rsidP="00F93C3C">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F93C3C" w:rsidRPr="009B1E05" w:rsidRDefault="00F93C3C" w:rsidP="00F93C3C">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F93C3C" w:rsidRPr="009B1E05" w:rsidRDefault="00F93C3C" w:rsidP="00F93C3C">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F93C3C" w:rsidRPr="009B1E05" w:rsidRDefault="00F93C3C" w:rsidP="00F93C3C">
            <w:pPr>
              <w:pStyle w:val="TAL"/>
              <w:rPr>
                <w:lang w:eastAsia="zh-CN"/>
              </w:rPr>
            </w:pPr>
            <w:r>
              <w:rPr>
                <w:lang w:eastAsia="zh-CN"/>
              </w:rPr>
              <w:t>Not Found</w:t>
            </w:r>
          </w:p>
        </w:tc>
      </w:tr>
      <w:tr w:rsidR="00F93C3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F93C3C" w:rsidRPr="009B1E05" w:rsidRDefault="00F93C3C" w:rsidP="00F93C3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F93C3C" w:rsidRPr="009B1E05" w:rsidRDefault="00F93C3C" w:rsidP="00F93C3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F93C3C" w:rsidRPr="009B1E05" w:rsidRDefault="00F93C3C" w:rsidP="00F93C3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F93C3C" w:rsidRPr="009B1E05" w:rsidRDefault="00F93C3C" w:rsidP="00F93C3C">
            <w:pPr>
              <w:pStyle w:val="TAL"/>
              <w:rPr>
                <w:lang w:eastAsia="zh-CN"/>
              </w:rPr>
            </w:pPr>
            <w:r w:rsidRPr="009B1E05">
              <w:rPr>
                <w:lang w:eastAsia="zh-CN"/>
              </w:rPr>
              <w:t>Forbidden</w:t>
            </w:r>
          </w:p>
        </w:tc>
      </w:tr>
      <w:tr w:rsidR="00F93C3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F93C3C" w:rsidRPr="009B1E05" w:rsidRDefault="00F93C3C" w:rsidP="00F93C3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F93C3C" w:rsidRPr="009B1E05" w:rsidRDefault="00F93C3C" w:rsidP="00F93C3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F93C3C" w:rsidRPr="009B1E05" w:rsidRDefault="00F93C3C" w:rsidP="00F93C3C">
            <w:pPr>
              <w:pStyle w:val="TAL"/>
              <w:rPr>
                <w:lang w:eastAsia="zh-CN"/>
              </w:rPr>
            </w:pPr>
            <w:r w:rsidRPr="009B1E05">
              <w:rPr>
                <w:lang w:eastAsia="zh-CN"/>
              </w:rPr>
              <w:t>Internal Server Error</w:t>
            </w:r>
          </w:p>
        </w:tc>
      </w:tr>
      <w:tr w:rsidR="00F93C3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F93C3C" w:rsidRPr="009B1E05" w:rsidRDefault="00F93C3C" w:rsidP="00F93C3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F93C3C" w:rsidRPr="009B1E05" w:rsidRDefault="00F93C3C" w:rsidP="00F93C3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F93C3C" w:rsidRPr="009B1E05" w:rsidRDefault="00F93C3C" w:rsidP="00F93C3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F93C3C" w:rsidRPr="009B1E05" w:rsidRDefault="00F93C3C" w:rsidP="00F93C3C">
            <w:pPr>
              <w:pStyle w:val="TAL"/>
              <w:rPr>
                <w:lang w:eastAsia="zh-CN"/>
              </w:rPr>
            </w:pPr>
            <w:r w:rsidRPr="009B1E05">
              <w:rPr>
                <w:lang w:eastAsia="zh-CN"/>
              </w:rPr>
              <w:t>Forbidden</w:t>
            </w:r>
          </w:p>
        </w:tc>
      </w:tr>
      <w:tr w:rsidR="00F93C3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F93C3C" w:rsidRPr="009B1E05" w:rsidRDefault="00F93C3C" w:rsidP="00F93C3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F93C3C" w:rsidRPr="009B1E05" w:rsidRDefault="00F93C3C" w:rsidP="00F93C3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F93C3C" w:rsidRPr="009B1E05" w:rsidRDefault="00F93C3C" w:rsidP="00F93C3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F93C3C" w:rsidRPr="009B1E05" w:rsidRDefault="00F93C3C" w:rsidP="00F93C3C">
            <w:pPr>
              <w:pStyle w:val="TAL"/>
              <w:rPr>
                <w:lang w:eastAsia="zh-CN"/>
              </w:rPr>
            </w:pPr>
            <w:r w:rsidRPr="009B1E05">
              <w:rPr>
                <w:lang w:eastAsia="zh-CN"/>
              </w:rPr>
              <w:t>Not Implemented</w:t>
            </w:r>
          </w:p>
        </w:tc>
      </w:tr>
      <w:tr w:rsidR="00F93C3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F93C3C" w:rsidRPr="009B1E05" w:rsidRDefault="00F93C3C" w:rsidP="00F93C3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F93C3C" w:rsidRPr="009B1E05" w:rsidRDefault="00F93C3C" w:rsidP="00F93C3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F93C3C" w:rsidRPr="009B1E05" w:rsidRDefault="00F93C3C" w:rsidP="00F93C3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F93C3C" w:rsidRPr="009B1E05" w:rsidRDefault="00F93C3C" w:rsidP="00F93C3C">
            <w:pPr>
              <w:pStyle w:val="TAL"/>
              <w:rPr>
                <w:lang w:eastAsia="zh-CN"/>
              </w:rPr>
            </w:pPr>
            <w:r w:rsidRPr="009B1E05">
              <w:rPr>
                <w:lang w:eastAsia="zh-CN"/>
              </w:rPr>
              <w:t>Not Acceptable</w:t>
            </w:r>
          </w:p>
        </w:tc>
      </w:tr>
      <w:tr w:rsidR="00F93C3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F93C3C" w:rsidRPr="009B1E05" w:rsidRDefault="00F93C3C" w:rsidP="00F93C3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F93C3C" w:rsidRPr="009B1E05" w:rsidRDefault="00F93C3C" w:rsidP="00F93C3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F93C3C" w:rsidRPr="009B1E05" w:rsidRDefault="00F93C3C" w:rsidP="00F93C3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F93C3C" w:rsidRPr="009B1E05" w:rsidRDefault="00F93C3C" w:rsidP="00F93C3C">
            <w:pPr>
              <w:pStyle w:val="TAL"/>
              <w:rPr>
                <w:lang w:eastAsia="zh-CN"/>
              </w:rPr>
            </w:pPr>
            <w:r w:rsidRPr="009B1E05">
              <w:rPr>
                <w:lang w:eastAsia="zh-CN"/>
              </w:rPr>
              <w:t>Forbidden</w:t>
            </w:r>
          </w:p>
        </w:tc>
      </w:tr>
      <w:tr w:rsidR="00F93C3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F93C3C" w:rsidRPr="009B1E05" w:rsidRDefault="00F93C3C" w:rsidP="00F93C3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F93C3C" w:rsidRPr="009B1E05" w:rsidRDefault="00F93C3C" w:rsidP="00F93C3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F93C3C" w:rsidRPr="009B1E05" w:rsidRDefault="00F93C3C" w:rsidP="00F93C3C">
            <w:pPr>
              <w:pStyle w:val="TAL"/>
              <w:rPr>
                <w:lang w:eastAsia="zh-CN"/>
              </w:rPr>
            </w:pPr>
            <w:r w:rsidRPr="009B1E05">
              <w:rPr>
                <w:lang w:eastAsia="zh-CN"/>
              </w:rPr>
              <w:t>Internal Server Error</w:t>
            </w:r>
          </w:p>
        </w:tc>
      </w:tr>
      <w:tr w:rsidR="00F93C3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F93C3C" w:rsidRPr="009B1E05" w:rsidRDefault="00F93C3C" w:rsidP="00F93C3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F93C3C" w:rsidRPr="009B1E05" w:rsidRDefault="00F93C3C" w:rsidP="00F93C3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F93C3C" w:rsidRPr="009B1E05" w:rsidRDefault="00F93C3C" w:rsidP="00F93C3C">
            <w:pPr>
              <w:pStyle w:val="TAL"/>
              <w:rPr>
                <w:lang w:eastAsia="zh-CN"/>
              </w:rPr>
            </w:pPr>
            <w:r w:rsidRPr="009B1E05">
              <w:rPr>
                <w:lang w:eastAsia="zh-CN"/>
              </w:rPr>
              <w:t>Internal Server Error</w:t>
            </w:r>
          </w:p>
        </w:tc>
      </w:tr>
      <w:tr w:rsidR="00F93C3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F93C3C" w:rsidRPr="009B1E05" w:rsidRDefault="00F93C3C" w:rsidP="00F93C3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F93C3C" w:rsidRPr="009B1E05" w:rsidRDefault="00F93C3C" w:rsidP="00F93C3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F93C3C" w:rsidRPr="009B1E05" w:rsidRDefault="00F93C3C" w:rsidP="00F93C3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F93C3C" w:rsidRPr="009B1E05" w:rsidRDefault="00F93C3C" w:rsidP="00F93C3C">
            <w:pPr>
              <w:pStyle w:val="TAL"/>
              <w:rPr>
                <w:b/>
                <w:lang w:eastAsia="zh-CN"/>
              </w:rPr>
            </w:pPr>
            <w:r w:rsidRPr="009B1E05">
              <w:rPr>
                <w:lang w:eastAsia="zh-CN"/>
              </w:rPr>
              <w:t>Internal Server Error</w:t>
            </w:r>
          </w:p>
        </w:tc>
      </w:tr>
      <w:tr w:rsidR="00F93C3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F93C3C" w:rsidRPr="009B1E05" w:rsidRDefault="00F93C3C" w:rsidP="00F93C3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F93C3C" w:rsidRPr="009B1E05" w:rsidRDefault="00F93C3C" w:rsidP="00F93C3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F93C3C" w:rsidRPr="009B1E05" w:rsidRDefault="00F93C3C" w:rsidP="00F93C3C">
            <w:pPr>
              <w:pStyle w:val="TAL"/>
              <w:rPr>
                <w:lang w:eastAsia="zh-CN"/>
              </w:rPr>
            </w:pPr>
            <w:r w:rsidRPr="009B1E05">
              <w:rPr>
                <w:lang w:eastAsia="zh-CN"/>
              </w:rPr>
              <w:t>Internal Server Error</w:t>
            </w:r>
          </w:p>
        </w:tc>
      </w:tr>
      <w:tr w:rsidR="00F93C3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F93C3C" w:rsidRPr="009B1E05" w:rsidRDefault="00F93C3C" w:rsidP="00F93C3C">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F93C3C" w:rsidRPr="009B1E05" w:rsidRDefault="00F93C3C" w:rsidP="00F93C3C">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F93C3C" w:rsidRPr="009B1E05"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F93C3C" w:rsidRPr="009B1E05" w:rsidRDefault="00F93C3C" w:rsidP="00F93C3C">
            <w:pPr>
              <w:pStyle w:val="TAL"/>
              <w:rPr>
                <w:lang w:eastAsia="zh-CN"/>
              </w:rPr>
            </w:pPr>
          </w:p>
        </w:tc>
      </w:tr>
      <w:tr w:rsidR="00F93C3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F93C3C" w:rsidRPr="009B1E05" w:rsidRDefault="00F93C3C" w:rsidP="00F93C3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F93C3C" w:rsidRPr="009B1E05" w:rsidRDefault="00F93C3C" w:rsidP="00F93C3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F93C3C" w:rsidRPr="009B1E05" w:rsidRDefault="00F93C3C" w:rsidP="00F93C3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F93C3C" w:rsidRPr="009B1E05" w:rsidRDefault="00F93C3C" w:rsidP="00F93C3C">
            <w:pPr>
              <w:pStyle w:val="TAL"/>
              <w:rPr>
                <w:lang w:eastAsia="zh-CN"/>
              </w:rPr>
            </w:pPr>
            <w:r w:rsidRPr="009B1E05">
              <w:rPr>
                <w:lang w:eastAsia="zh-CN"/>
              </w:rPr>
              <w:t>Forbidden</w:t>
            </w:r>
          </w:p>
        </w:tc>
      </w:tr>
      <w:tr w:rsidR="00F93C3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F93C3C" w:rsidRPr="009B1E05" w:rsidRDefault="00F93C3C" w:rsidP="00F93C3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F93C3C" w:rsidRPr="009B1E05" w:rsidRDefault="00F93C3C" w:rsidP="00F93C3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F93C3C" w:rsidRPr="009B1E05" w:rsidRDefault="00F93C3C" w:rsidP="00F93C3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F93C3C" w:rsidRPr="009B1E05" w:rsidRDefault="00F93C3C" w:rsidP="00F93C3C">
            <w:pPr>
              <w:pStyle w:val="TAL"/>
              <w:rPr>
                <w:lang w:eastAsia="zh-CN"/>
              </w:rPr>
            </w:pPr>
            <w:r w:rsidRPr="009B1E05">
              <w:rPr>
                <w:lang w:eastAsia="zh-CN"/>
              </w:rPr>
              <w:t>Forbidden</w:t>
            </w:r>
          </w:p>
        </w:tc>
      </w:tr>
      <w:tr w:rsidR="00F93C3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F93C3C" w:rsidRPr="009B1E05" w:rsidRDefault="00F93C3C" w:rsidP="00F93C3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F93C3C" w:rsidRPr="009B1E05" w:rsidRDefault="00F93C3C" w:rsidP="00F93C3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F93C3C" w:rsidRPr="009B1E05" w:rsidRDefault="00F93C3C" w:rsidP="00F93C3C">
            <w:pPr>
              <w:pStyle w:val="TAL"/>
              <w:rPr>
                <w:lang w:eastAsia="zh-CN"/>
              </w:rPr>
            </w:pPr>
            <w:r w:rsidRPr="009B1E05">
              <w:rPr>
                <w:lang w:eastAsia="zh-CN"/>
              </w:rPr>
              <w:t>Internal Server Error</w:t>
            </w:r>
          </w:p>
        </w:tc>
      </w:tr>
      <w:tr w:rsidR="00F93C3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F93C3C" w:rsidRPr="009B1E05" w:rsidRDefault="00F93C3C" w:rsidP="00F93C3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F93C3C" w:rsidRPr="009B1E05" w:rsidRDefault="00F93C3C" w:rsidP="00F93C3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F93C3C" w:rsidRPr="009B1E05" w:rsidRDefault="00F93C3C" w:rsidP="00F93C3C">
            <w:pPr>
              <w:pStyle w:val="TAL"/>
              <w:rPr>
                <w:lang w:eastAsia="zh-CN"/>
              </w:rPr>
            </w:pPr>
            <w:r w:rsidRPr="009B1E05">
              <w:rPr>
                <w:lang w:eastAsia="zh-CN"/>
              </w:rPr>
              <w:t>Internal Server Error</w:t>
            </w:r>
          </w:p>
        </w:tc>
      </w:tr>
      <w:tr w:rsidR="00F93C3C"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F93C3C" w:rsidRPr="009B1E05" w:rsidRDefault="00F93C3C" w:rsidP="00F93C3C">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F93C3C" w:rsidRPr="009B1E05" w:rsidRDefault="00F93C3C" w:rsidP="00F93C3C">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F93C3C" w:rsidRPr="009B1E05" w:rsidRDefault="00F93C3C" w:rsidP="00F93C3C">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F93C3C" w:rsidRPr="009B1E05" w:rsidRDefault="00F93C3C" w:rsidP="00F93C3C">
            <w:pPr>
              <w:pStyle w:val="TAL"/>
              <w:rPr>
                <w:lang w:eastAsia="zh-CN"/>
              </w:rPr>
            </w:pPr>
            <w:r w:rsidRPr="009B1E05">
              <w:rPr>
                <w:rFonts w:eastAsia="Malgun Gothic"/>
                <w:lang w:eastAsia="zh-CN"/>
              </w:rPr>
              <w:t>Service Unavailable</w:t>
            </w:r>
          </w:p>
        </w:tc>
      </w:tr>
      <w:tr w:rsidR="00F93C3C"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F93C3C" w:rsidRPr="009B1E05" w:rsidRDefault="00F93C3C" w:rsidP="00F93C3C">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F93C3C" w:rsidRPr="009B1E05" w:rsidRDefault="00F93C3C" w:rsidP="00F93C3C">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F93C3C" w:rsidRPr="009B1E05" w:rsidRDefault="00F93C3C" w:rsidP="00F93C3C">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F93C3C" w:rsidRPr="009B1E05" w:rsidRDefault="00F93C3C" w:rsidP="00F93C3C">
            <w:pPr>
              <w:pStyle w:val="TAL"/>
              <w:rPr>
                <w:lang w:eastAsia="zh-CN"/>
              </w:rPr>
            </w:pPr>
            <w:r w:rsidRPr="009B1E05">
              <w:rPr>
                <w:rFonts w:eastAsia="Malgun Gothic"/>
                <w:lang w:eastAsia="zh-CN"/>
              </w:rPr>
              <w:t>Service Unavailable</w:t>
            </w:r>
          </w:p>
        </w:tc>
      </w:tr>
      <w:tr w:rsidR="00F93C3C"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F93C3C" w:rsidRPr="009B1E05" w:rsidRDefault="00F93C3C" w:rsidP="00F93C3C">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F93C3C" w:rsidRPr="009B1E05" w:rsidRDefault="00F93C3C" w:rsidP="00F93C3C">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F93C3C" w:rsidRPr="009B1E05" w:rsidRDefault="00F93C3C" w:rsidP="00F93C3C">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F93C3C" w:rsidRPr="009B1E05" w:rsidRDefault="00F93C3C" w:rsidP="00F93C3C">
            <w:pPr>
              <w:pStyle w:val="TAL"/>
              <w:rPr>
                <w:lang w:eastAsia="zh-CN"/>
              </w:rPr>
            </w:pPr>
            <w:r w:rsidRPr="009B1E05">
              <w:rPr>
                <w:rFonts w:eastAsia="Malgun Gothic"/>
                <w:lang w:eastAsia="zh-CN"/>
              </w:rPr>
              <w:t>Service Unavailable</w:t>
            </w:r>
          </w:p>
        </w:tc>
      </w:tr>
      <w:tr w:rsidR="00F93C3C"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F93C3C" w:rsidRPr="009B1E05" w:rsidRDefault="00F93C3C" w:rsidP="00F93C3C">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F93C3C" w:rsidRPr="009B1E05" w:rsidRDefault="00F93C3C" w:rsidP="00F93C3C">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F93C3C" w:rsidRPr="009B1E05" w:rsidRDefault="00F93C3C" w:rsidP="00F93C3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F93C3C" w:rsidRPr="009B1E05" w:rsidRDefault="00F93C3C" w:rsidP="00F93C3C">
            <w:pPr>
              <w:pStyle w:val="TAL"/>
              <w:rPr>
                <w:lang w:eastAsia="zh-CN"/>
              </w:rPr>
            </w:pPr>
            <w:r w:rsidRPr="009B1E05">
              <w:rPr>
                <w:lang w:eastAsia="zh-CN"/>
              </w:rPr>
              <w:t>Internal Server Error</w:t>
            </w:r>
          </w:p>
        </w:tc>
      </w:tr>
      <w:tr w:rsidR="00F93C3C"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F93C3C" w:rsidRPr="009B1E05" w:rsidRDefault="00F93C3C" w:rsidP="00F93C3C">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F93C3C" w:rsidRPr="009B1E05" w:rsidRDefault="00F93C3C" w:rsidP="00F93C3C">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F93C3C" w:rsidRPr="009B1E05" w:rsidRDefault="00F93C3C" w:rsidP="00F93C3C">
            <w:pPr>
              <w:pStyle w:val="TAL"/>
              <w:rPr>
                <w:lang w:eastAsia="zh-CN"/>
              </w:rPr>
            </w:pPr>
            <w:r>
              <w:rPr>
                <w:lang w:eastAsia="zh-CN"/>
              </w:rPr>
              <w:t>Forbidden</w:t>
            </w:r>
          </w:p>
        </w:tc>
      </w:tr>
      <w:tr w:rsidR="00F93C3C"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F93C3C" w:rsidRPr="00B5788F" w:rsidRDefault="00F93C3C" w:rsidP="00F93C3C">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F93C3C" w:rsidRPr="00B5788F" w:rsidRDefault="00F93C3C" w:rsidP="00F93C3C">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F93C3C" w:rsidRPr="00B5788F" w:rsidRDefault="00F93C3C" w:rsidP="00F93C3C">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F93C3C" w:rsidRPr="00B5788F" w:rsidRDefault="00F93C3C" w:rsidP="00F93C3C">
            <w:pPr>
              <w:pStyle w:val="TAL"/>
              <w:rPr>
                <w:lang w:eastAsia="zh-CN"/>
              </w:rPr>
            </w:pPr>
            <w:r w:rsidRPr="00F93C3C">
              <w:rPr>
                <w:lang w:eastAsia="zh-CN"/>
              </w:rPr>
              <w:t>Internal Server Error</w:t>
            </w:r>
          </w:p>
        </w:tc>
      </w:tr>
      <w:tr w:rsidR="00F93C3C"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F93C3C" w:rsidRPr="00B5788F" w:rsidRDefault="00F93C3C" w:rsidP="00F93C3C">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F93C3C" w:rsidRPr="00B5788F" w:rsidRDefault="00F93C3C" w:rsidP="00F93C3C">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F93C3C" w:rsidRPr="00B5788F" w:rsidRDefault="00F93C3C" w:rsidP="00F93C3C">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F93C3C" w:rsidRPr="00B5788F" w:rsidRDefault="00F93C3C" w:rsidP="00F93C3C">
            <w:pPr>
              <w:pStyle w:val="TAL"/>
              <w:rPr>
                <w:lang w:eastAsia="zh-CN"/>
              </w:rPr>
            </w:pPr>
            <w:r w:rsidRPr="00F93C3C">
              <w:rPr>
                <w:lang w:eastAsia="zh-CN"/>
              </w:rPr>
              <w:t>Internal Server Error</w:t>
            </w:r>
          </w:p>
        </w:tc>
      </w:tr>
      <w:tr w:rsidR="00F93C3C"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F93C3C" w:rsidRPr="00B5788F" w:rsidRDefault="00F93C3C" w:rsidP="00F93C3C">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F93C3C" w:rsidRPr="00B5788F" w:rsidRDefault="00F93C3C" w:rsidP="00F93C3C">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F93C3C" w:rsidRPr="00B5788F" w:rsidRDefault="00F93C3C" w:rsidP="00F93C3C">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F93C3C" w:rsidRPr="00B5788F" w:rsidRDefault="00F93C3C" w:rsidP="00F93C3C">
            <w:pPr>
              <w:pStyle w:val="TAL"/>
              <w:rPr>
                <w:lang w:eastAsia="zh-CN"/>
              </w:rPr>
            </w:pPr>
            <w:r w:rsidRPr="00F93C3C">
              <w:rPr>
                <w:lang w:eastAsia="zh-CN"/>
              </w:rPr>
              <w:t>Internal Server Error</w:t>
            </w:r>
          </w:p>
        </w:tc>
      </w:tr>
      <w:tr w:rsidR="00F93C3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F93C3C" w:rsidRPr="009B1E05" w:rsidRDefault="00F93C3C" w:rsidP="00F93C3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F93C3C" w:rsidRPr="009B1E05" w:rsidRDefault="00F93C3C" w:rsidP="00F93C3C">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F93C3C" w:rsidRPr="009B1E05" w:rsidRDefault="00F93C3C" w:rsidP="00F93C3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F93C3C" w:rsidRPr="009B1E05" w:rsidRDefault="00F93C3C" w:rsidP="00F93C3C">
            <w:pPr>
              <w:pStyle w:val="TAL"/>
              <w:rPr>
                <w:lang w:eastAsia="zh-CN"/>
              </w:rPr>
            </w:pPr>
            <w:r w:rsidRPr="009B1E05">
              <w:rPr>
                <w:lang w:eastAsia="zh-CN"/>
              </w:rPr>
              <w:t>Not Found</w:t>
            </w:r>
          </w:p>
        </w:tc>
      </w:tr>
      <w:tr w:rsidR="00F93C3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F93C3C" w:rsidRPr="009B1E05" w:rsidRDefault="00F93C3C" w:rsidP="00F93C3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F93C3C" w:rsidRPr="009B1E05" w:rsidRDefault="00F93C3C" w:rsidP="00F93C3C">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F93C3C" w:rsidRPr="009B1E05" w:rsidRDefault="00F93C3C" w:rsidP="00F93C3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F93C3C" w:rsidRPr="009B1E05" w:rsidRDefault="00F93C3C" w:rsidP="00F93C3C">
            <w:pPr>
              <w:pStyle w:val="TAL"/>
              <w:rPr>
                <w:lang w:eastAsia="zh-CN"/>
              </w:rPr>
            </w:pPr>
            <w:r w:rsidRPr="009B1E05">
              <w:rPr>
                <w:lang w:eastAsia="zh-CN"/>
              </w:rPr>
              <w:t>Not Found</w:t>
            </w:r>
          </w:p>
        </w:tc>
      </w:tr>
      <w:tr w:rsidR="00F93C3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F93C3C" w:rsidRPr="009B1E05" w:rsidRDefault="00F93C3C" w:rsidP="00F93C3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F93C3C" w:rsidRPr="009B1E05" w:rsidRDefault="00F93C3C" w:rsidP="00F93C3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F93C3C" w:rsidRPr="009B1E05" w:rsidRDefault="00F93C3C" w:rsidP="00F93C3C">
            <w:pPr>
              <w:pStyle w:val="TAL"/>
              <w:rPr>
                <w:lang w:eastAsia="zh-CN"/>
              </w:rPr>
            </w:pPr>
            <w:r w:rsidRPr="009B1E05">
              <w:rPr>
                <w:lang w:eastAsia="zh-CN"/>
              </w:rPr>
              <w:t>Bad Request</w:t>
            </w:r>
          </w:p>
        </w:tc>
      </w:tr>
      <w:tr w:rsidR="00F93C3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F93C3C" w:rsidRPr="009B1E05" w:rsidRDefault="00F93C3C" w:rsidP="00F93C3C">
            <w:pPr>
              <w:pStyle w:val="TAL"/>
              <w:rPr>
                <w:lang w:eastAsia="zh-CN"/>
              </w:rPr>
            </w:pPr>
            <w:r w:rsidRPr="009B1E05">
              <w:rPr>
                <w:lang w:eastAsia="zh-CN"/>
              </w:rPr>
              <w:lastRenderedPageBreak/>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F93C3C" w:rsidRPr="009B1E05" w:rsidRDefault="00F93C3C" w:rsidP="00F93C3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F93C3C" w:rsidRPr="009B1E05" w:rsidRDefault="00F93C3C" w:rsidP="00F93C3C">
            <w:pPr>
              <w:pStyle w:val="TAL"/>
              <w:rPr>
                <w:lang w:eastAsia="zh-CN"/>
              </w:rPr>
            </w:pPr>
            <w:r w:rsidRPr="009B1E05">
              <w:rPr>
                <w:lang w:eastAsia="zh-CN"/>
              </w:rPr>
              <w:t>Internal Server Error</w:t>
            </w:r>
          </w:p>
        </w:tc>
      </w:tr>
      <w:tr w:rsidR="00F93C3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F93C3C" w:rsidRPr="009B1E05" w:rsidRDefault="00F93C3C" w:rsidP="00F93C3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F93C3C" w:rsidRPr="009B1E05" w:rsidRDefault="00F93C3C" w:rsidP="00F93C3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F93C3C" w:rsidRPr="009B1E05" w:rsidRDefault="00F93C3C" w:rsidP="00F93C3C">
            <w:pPr>
              <w:pStyle w:val="TAL"/>
              <w:rPr>
                <w:lang w:eastAsia="zh-CN"/>
              </w:rPr>
            </w:pPr>
            <w:r w:rsidRPr="009B1E05">
              <w:rPr>
                <w:lang w:eastAsia="zh-CN"/>
              </w:rPr>
              <w:t>Internal Server Error</w:t>
            </w:r>
          </w:p>
        </w:tc>
      </w:tr>
      <w:tr w:rsidR="00F93C3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F93C3C" w:rsidRPr="009B1E05" w:rsidRDefault="00F93C3C" w:rsidP="00F93C3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F93C3C" w:rsidRPr="009B1E05" w:rsidRDefault="00F93C3C" w:rsidP="00F93C3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F93C3C" w:rsidRPr="009B1E05" w:rsidRDefault="00F93C3C" w:rsidP="00F93C3C">
            <w:pPr>
              <w:pStyle w:val="TAL"/>
              <w:rPr>
                <w:lang w:eastAsia="zh-CN"/>
              </w:rPr>
            </w:pPr>
            <w:r w:rsidRPr="009B1E05">
              <w:rPr>
                <w:lang w:eastAsia="zh-CN"/>
              </w:rPr>
              <w:t>Bad Request</w:t>
            </w:r>
          </w:p>
        </w:tc>
      </w:tr>
      <w:tr w:rsidR="00F93C3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F93C3C" w:rsidRPr="009B1E05" w:rsidRDefault="00F93C3C" w:rsidP="00F93C3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F93C3C" w:rsidRPr="009B1E05" w:rsidRDefault="00F93C3C" w:rsidP="00F93C3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F93C3C" w:rsidRPr="009B1E05" w:rsidRDefault="00F93C3C" w:rsidP="00F93C3C">
            <w:pPr>
              <w:pStyle w:val="TAL"/>
              <w:rPr>
                <w:lang w:eastAsia="zh-CN"/>
              </w:rPr>
            </w:pPr>
            <w:r w:rsidRPr="009B1E05">
              <w:rPr>
                <w:lang w:eastAsia="zh-CN"/>
              </w:rPr>
              <w:t>Bad Request</w:t>
            </w:r>
          </w:p>
        </w:tc>
      </w:tr>
      <w:tr w:rsidR="00F93C3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F93C3C" w:rsidRPr="009B1E05" w:rsidRDefault="00F93C3C" w:rsidP="00F93C3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F93C3C" w:rsidRPr="009B1E05" w:rsidRDefault="00F93C3C" w:rsidP="00F93C3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F93C3C" w:rsidRPr="009B1E05" w:rsidRDefault="00F93C3C" w:rsidP="00F93C3C">
            <w:pPr>
              <w:pStyle w:val="TAL"/>
              <w:rPr>
                <w:lang w:eastAsia="zh-CN"/>
              </w:rPr>
            </w:pPr>
            <w:r w:rsidRPr="009B1E05">
              <w:rPr>
                <w:lang w:eastAsia="zh-CN"/>
              </w:rPr>
              <w:t>Bad Request</w:t>
            </w:r>
          </w:p>
        </w:tc>
      </w:tr>
      <w:tr w:rsidR="00F93C3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F93C3C" w:rsidRPr="009B1E05" w:rsidRDefault="00F93C3C" w:rsidP="00F93C3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F93C3C" w:rsidRPr="009B1E05" w:rsidRDefault="00F93C3C" w:rsidP="00F93C3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F93C3C" w:rsidRPr="009B1E05" w:rsidRDefault="00F93C3C" w:rsidP="00F93C3C">
            <w:pPr>
              <w:pStyle w:val="TAL"/>
              <w:rPr>
                <w:lang w:eastAsia="zh-CN"/>
              </w:rPr>
            </w:pPr>
            <w:r w:rsidRPr="009B1E05">
              <w:rPr>
                <w:lang w:eastAsia="zh-CN"/>
              </w:rPr>
              <w:t>Internal Server Error</w:t>
            </w:r>
          </w:p>
        </w:tc>
      </w:tr>
      <w:tr w:rsidR="00F93C3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F93C3C" w:rsidRPr="009B1E05" w:rsidRDefault="00F93C3C" w:rsidP="00F93C3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F93C3C" w:rsidRPr="009B1E05" w:rsidRDefault="00F93C3C" w:rsidP="00F93C3C">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F93C3C" w:rsidRPr="009B1E05" w:rsidRDefault="00F93C3C" w:rsidP="00F93C3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F93C3C" w:rsidRPr="009B1E05" w:rsidRDefault="00F93C3C" w:rsidP="00F93C3C">
            <w:pPr>
              <w:pStyle w:val="TAL"/>
              <w:rPr>
                <w:lang w:eastAsia="zh-CN"/>
              </w:rPr>
            </w:pPr>
            <w:r w:rsidRPr="009B1E05">
              <w:rPr>
                <w:lang w:eastAsia="zh-CN"/>
              </w:rPr>
              <w:t>Internal Server Error</w:t>
            </w:r>
          </w:p>
        </w:tc>
      </w:tr>
      <w:tr w:rsidR="00F93C3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F93C3C" w:rsidRPr="009B1E05" w:rsidRDefault="00F93C3C" w:rsidP="00F93C3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F93C3C" w:rsidRPr="009B1E05" w:rsidRDefault="00F93C3C" w:rsidP="00F93C3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F93C3C" w:rsidRPr="009B1E05" w:rsidRDefault="00F93C3C" w:rsidP="00F93C3C">
            <w:pPr>
              <w:pStyle w:val="TAL"/>
              <w:rPr>
                <w:lang w:eastAsia="zh-CN"/>
              </w:rPr>
            </w:pPr>
            <w:r w:rsidRPr="009B1E05">
              <w:rPr>
                <w:lang w:eastAsia="zh-CN"/>
              </w:rPr>
              <w:t>Bad Request</w:t>
            </w:r>
          </w:p>
        </w:tc>
      </w:tr>
      <w:tr w:rsidR="00F93C3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F93C3C" w:rsidRPr="009B1E05" w:rsidRDefault="00F93C3C" w:rsidP="00F93C3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F93C3C" w:rsidRPr="009B1E05" w:rsidRDefault="00F93C3C" w:rsidP="00F93C3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F93C3C" w:rsidRPr="009B1E05" w:rsidRDefault="00F93C3C" w:rsidP="00F93C3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F93C3C" w:rsidRPr="009B1E05" w:rsidRDefault="00F93C3C" w:rsidP="00F93C3C">
            <w:pPr>
              <w:pStyle w:val="TAL"/>
              <w:rPr>
                <w:lang w:eastAsia="zh-CN"/>
              </w:rPr>
            </w:pPr>
            <w:r w:rsidRPr="009B1E05">
              <w:rPr>
                <w:lang w:eastAsia="zh-CN"/>
              </w:rPr>
              <w:t>Bad Request</w:t>
            </w:r>
          </w:p>
        </w:tc>
      </w:tr>
      <w:tr w:rsidR="00F93C3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F93C3C" w:rsidRPr="009B1E05" w:rsidRDefault="00F93C3C" w:rsidP="00F93C3C">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F93C3C" w:rsidRPr="009B1E05" w:rsidRDefault="00F93C3C" w:rsidP="00F93C3C">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F93C3C" w:rsidRPr="009B1E05" w:rsidRDefault="00F93C3C" w:rsidP="00F93C3C">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F93C3C" w:rsidRPr="009B1E05" w:rsidRDefault="00F93C3C" w:rsidP="00F93C3C">
            <w:pPr>
              <w:pStyle w:val="TAL"/>
              <w:rPr>
                <w:lang w:eastAsia="zh-CN"/>
              </w:rPr>
            </w:pPr>
            <w:r>
              <w:rPr>
                <w:lang w:eastAsia="zh-CN"/>
              </w:rPr>
              <w:t>Gateway Timeout</w:t>
            </w:r>
          </w:p>
        </w:tc>
      </w:tr>
      <w:tr w:rsidR="00F93C3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F93C3C" w:rsidRPr="009B1E05" w:rsidRDefault="00F93C3C" w:rsidP="00F93C3C">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F93C3C" w:rsidRPr="009B1E05" w:rsidRDefault="00F93C3C" w:rsidP="00F93C3C">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F93C3C" w:rsidRPr="009B1E05" w:rsidRDefault="00F93C3C" w:rsidP="00F93C3C">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F93C3C" w:rsidRPr="009B1E05" w:rsidRDefault="00F93C3C" w:rsidP="00F93C3C">
            <w:pPr>
              <w:pStyle w:val="TAL"/>
              <w:rPr>
                <w:lang w:eastAsia="zh-CN"/>
              </w:rPr>
            </w:pPr>
            <w:r>
              <w:rPr>
                <w:lang w:eastAsia="zh-CN"/>
              </w:rPr>
              <w:t>Gateway Timeout</w:t>
            </w:r>
          </w:p>
        </w:tc>
      </w:tr>
      <w:tr w:rsidR="00F93C3C"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F93C3C" w:rsidRPr="00B5788F" w:rsidRDefault="00F93C3C" w:rsidP="00F93C3C">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F93C3C" w:rsidRPr="00B5788F" w:rsidRDefault="00F93C3C" w:rsidP="00F93C3C">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F93C3C" w:rsidRPr="00B5788F" w:rsidRDefault="00F93C3C" w:rsidP="00F93C3C">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F93C3C" w:rsidRPr="00B5788F" w:rsidRDefault="00F93C3C" w:rsidP="00F93C3C">
            <w:pPr>
              <w:pStyle w:val="TAL"/>
              <w:rPr>
                <w:lang w:eastAsia="zh-CN"/>
              </w:rPr>
            </w:pPr>
            <w:r w:rsidRPr="00B5788F">
              <w:rPr>
                <w:lang w:eastAsia="zh-CN"/>
              </w:rPr>
              <w:t>Internal Server Error</w:t>
            </w:r>
          </w:p>
        </w:tc>
      </w:tr>
      <w:tr w:rsidR="00F93C3C"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F93C3C" w:rsidRPr="00B5788F" w:rsidRDefault="00F93C3C" w:rsidP="00F93C3C">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F93C3C" w:rsidRPr="00B5788F" w:rsidRDefault="00F93C3C" w:rsidP="00F93C3C">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F93C3C" w:rsidRPr="00B5788F" w:rsidRDefault="00F93C3C" w:rsidP="00F93C3C">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F93C3C" w:rsidRPr="00B5788F" w:rsidRDefault="00F93C3C" w:rsidP="00F93C3C">
            <w:pPr>
              <w:pStyle w:val="TAL"/>
              <w:rPr>
                <w:lang w:eastAsia="zh-CN"/>
              </w:rPr>
            </w:pPr>
            <w:r w:rsidRPr="00F93C3C">
              <w:rPr>
                <w:lang w:eastAsia="zh-CN"/>
              </w:rPr>
              <w:t>Forbidden</w:t>
            </w:r>
          </w:p>
        </w:tc>
      </w:tr>
      <w:tr w:rsidR="00F93C3C"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F93C3C" w:rsidRDefault="00F93C3C" w:rsidP="00F93C3C">
            <w:pPr>
              <w:pStyle w:val="TAL"/>
              <w:rPr>
                <w:lang w:eastAsia="zh-CN"/>
              </w:rPr>
            </w:pPr>
          </w:p>
        </w:tc>
      </w:tr>
      <w:tr w:rsidR="00F93C3C"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F93C3C" w:rsidRDefault="00F93C3C" w:rsidP="00F93C3C">
            <w:pPr>
              <w:pStyle w:val="TAL"/>
              <w:rPr>
                <w:lang w:eastAsia="zh-CN"/>
              </w:rPr>
            </w:pPr>
          </w:p>
        </w:tc>
      </w:tr>
      <w:tr w:rsidR="00F93C3C"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F93C3C" w:rsidRDefault="00F93C3C" w:rsidP="00F93C3C">
            <w:pPr>
              <w:pStyle w:val="TAL"/>
              <w:rPr>
                <w:lang w:eastAsia="zh-CN"/>
              </w:rPr>
            </w:pPr>
          </w:p>
        </w:tc>
      </w:tr>
      <w:tr w:rsidR="00F93C3C"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F93C3C" w:rsidRDefault="00F93C3C" w:rsidP="00F93C3C">
            <w:pPr>
              <w:pStyle w:val="TAL"/>
              <w:rPr>
                <w:lang w:eastAsia="zh-CN"/>
              </w:rPr>
            </w:pPr>
          </w:p>
        </w:tc>
      </w:tr>
      <w:tr w:rsidR="00F93C3C"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F93C3C" w:rsidRPr="009B1E05" w:rsidRDefault="00F93C3C" w:rsidP="00F93C3C">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F93C3C" w:rsidRPr="009B1E05" w:rsidRDefault="00F93C3C" w:rsidP="00F93C3C">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F93C3C" w:rsidRDefault="00F93C3C" w:rsidP="00F93C3C">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F93C3C" w:rsidRDefault="00F93C3C" w:rsidP="00F93C3C">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8" w:name="_Toc528055370"/>
      <w:bookmarkStart w:id="369" w:name="_Toc528068536"/>
      <w:bookmarkStart w:id="370" w:name="_Toc528068606"/>
      <w:bookmarkStart w:id="371" w:name="_Toc528068693"/>
      <w:bookmarkStart w:id="372" w:name="_Toc528068762"/>
      <w:bookmarkStart w:id="373" w:name="_Toc9313206"/>
      <w:bookmarkStart w:id="374" w:name="_Toc84325096"/>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8"/>
      <w:bookmarkEnd w:id="369"/>
      <w:bookmarkEnd w:id="370"/>
      <w:bookmarkEnd w:id="371"/>
      <w:bookmarkEnd w:id="372"/>
      <w:bookmarkEnd w:id="373"/>
      <w:bookmarkEnd w:id="374"/>
    </w:p>
    <w:p w14:paraId="59BB0129" w14:textId="77777777" w:rsidR="00387885" w:rsidRPr="009B1E05" w:rsidRDefault="00387885" w:rsidP="00E95D7C">
      <w:pPr>
        <w:pStyle w:val="Heading3"/>
        <w:rPr>
          <w:lang w:eastAsia="ko-KR"/>
        </w:rPr>
      </w:pPr>
      <w:bookmarkStart w:id="375" w:name="_Toc528055371"/>
      <w:bookmarkStart w:id="376" w:name="_Toc528068537"/>
      <w:bookmarkStart w:id="377" w:name="_Toc528068607"/>
      <w:bookmarkStart w:id="378" w:name="_Toc528068694"/>
      <w:bookmarkStart w:id="379" w:name="_Toc528068763"/>
      <w:bookmarkStart w:id="380" w:name="_Toc9313207"/>
      <w:bookmarkStart w:id="381" w:name="_Toc84325097"/>
      <w:r w:rsidRPr="009B1E05">
        <w:rPr>
          <w:lang w:eastAsia="ko-KR"/>
        </w:rPr>
        <w:t>6.3.0</w:t>
      </w:r>
      <w:r w:rsidRPr="009B1E05">
        <w:rPr>
          <w:lang w:eastAsia="ko-KR"/>
        </w:rPr>
        <w:tab/>
        <w:t>Introduction</w:t>
      </w:r>
      <w:bookmarkEnd w:id="375"/>
      <w:bookmarkEnd w:id="376"/>
      <w:bookmarkEnd w:id="377"/>
      <w:bookmarkEnd w:id="378"/>
      <w:bookmarkEnd w:id="379"/>
      <w:bookmarkEnd w:id="380"/>
      <w:bookmarkEnd w:id="381"/>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82" w:name="_Toc528055372"/>
      <w:bookmarkStart w:id="383" w:name="_Toc528068538"/>
      <w:bookmarkStart w:id="384" w:name="_Toc528068608"/>
      <w:bookmarkStart w:id="385" w:name="_Toc528068695"/>
      <w:bookmarkStart w:id="386" w:name="_Toc528068764"/>
      <w:bookmarkStart w:id="387" w:name="_Toc9313208"/>
      <w:bookmarkStart w:id="388" w:name="_Toc84325098"/>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2"/>
      <w:bookmarkEnd w:id="383"/>
      <w:bookmarkEnd w:id="384"/>
      <w:bookmarkEnd w:id="385"/>
      <w:bookmarkEnd w:id="386"/>
      <w:bookmarkEnd w:id="387"/>
      <w:bookmarkEnd w:id="388"/>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xml:space="preserve">" (blocking case), the Originator (CoAP client) shall use the Confirmable Method to send the request to the Receiver (CoAP server). The oneM2M </w:t>
      </w:r>
      <w:r>
        <w:rPr>
          <w:b/>
          <w:i/>
          <w:lang w:eastAsia="zh-CN"/>
        </w:rPr>
        <w:t>Operation</w:t>
      </w:r>
      <w:r>
        <w:rPr>
          <w:lang w:eastAsia="zh-CN"/>
        </w:rPr>
        <w:t xml:space="preserve"> parameter shall be mapped to a CoAP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After processing the request, the Receiver shall send a CoAP response with a CoAP response code as given by Table 6.2.4-1. It may either piggyback this response to the request on the CoAP ACK message, or send a separate CoAP response message after the CoAP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9" w:name="_Toc528055373"/>
      <w:bookmarkStart w:id="390" w:name="_Toc528068539"/>
      <w:bookmarkStart w:id="391" w:name="_Toc528068609"/>
      <w:bookmarkStart w:id="392" w:name="_Toc528068696"/>
      <w:bookmarkStart w:id="393" w:name="_Toc528068765"/>
      <w:bookmarkStart w:id="394" w:name="_Toc9313209"/>
      <w:bookmarkStart w:id="395" w:name="_Toc84325099"/>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9"/>
      <w:bookmarkEnd w:id="390"/>
      <w:bookmarkEnd w:id="391"/>
      <w:bookmarkEnd w:id="392"/>
      <w:bookmarkEnd w:id="393"/>
      <w:bookmarkEnd w:id="394"/>
      <w:bookmarkEnd w:id="395"/>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xml:space="preserve">" (non-blocking asynchronous case), the Originator (CoAP client) shall use the Confirmable Method to send the request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lastRenderedPageBreak/>
        <w:t xml:space="preserve">2) </w:t>
      </w:r>
      <w:r w:rsidR="00BB1403">
        <w:rPr>
          <w:lang w:eastAsia="zh-CN"/>
        </w:rPr>
        <w:t xml:space="preserve"> </w:t>
      </w:r>
      <w:r>
        <w:rPr>
          <w:lang w:eastAsia="zh-CN"/>
        </w:rPr>
        <w:t xml:space="preserve">The Receiver, after validating the request and before processing it fully, shall return a CoAP response to the originator. It may either piggyback (2a) this response to the request on the CoAP ACK </w:t>
      </w:r>
      <w:proofErr w:type="gramStart"/>
      <w:r>
        <w:rPr>
          <w:lang w:eastAsia="zh-CN"/>
        </w:rPr>
        <w:t>message, or</w:t>
      </w:r>
      <w:proofErr w:type="gramEnd"/>
      <w:r>
        <w:rPr>
          <w:lang w:eastAsia="zh-CN"/>
        </w:rPr>
        <w:t xml:space="preserve"> send a separate CoAP response message after the CoAP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13pt" o:ole="">
            <v:imagedata r:id="rId10" o:title=""/>
          </v:shape>
          <o:OLEObject Type="Embed" ProgID="Word.Document.12" ShapeID="_x0000_i1025" DrawAspect="Content" ObjectID="_1694937940" r:id="rId11">
            <o:FieldCodes>\s</o:FieldCodes>
          </o:OLEObject>
        </w:object>
      </w:r>
    </w:p>
    <w:p w14:paraId="228E3718" w14:textId="71B28F5A" w:rsidR="00BB1403" w:rsidRPr="009B1E05" w:rsidRDefault="00BB1403" w:rsidP="00BB1403">
      <w:pPr>
        <w:pStyle w:val="TF"/>
        <w:rPr>
          <w:lang w:eastAsia="zh-CN"/>
        </w:rPr>
      </w:pPr>
      <w:bookmarkStart w:id="396" w:name="_Hlk9313572"/>
      <w:r w:rsidRPr="009B1E05">
        <w:t xml:space="preserve">Figure </w:t>
      </w:r>
      <w:r>
        <w:t>6.3.2-1</w:t>
      </w:r>
      <w:r>
        <w:rPr>
          <w:lang w:eastAsia="ko-KR"/>
        </w:rPr>
        <w:t>:</w:t>
      </w:r>
      <w:r w:rsidRPr="009B1E05">
        <w:t xml:space="preserve"> </w:t>
      </w:r>
      <w:r>
        <w:t>Non-Blocking Asynchronous Case</w:t>
      </w:r>
    </w:p>
    <w:bookmarkEnd w:id="396"/>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7" w:name="_Toc528055374"/>
      <w:bookmarkStart w:id="398" w:name="_Toc528068540"/>
      <w:bookmarkStart w:id="399" w:name="_Toc528068610"/>
      <w:bookmarkStart w:id="400" w:name="_Toc528068697"/>
      <w:bookmarkStart w:id="401" w:name="_Toc528068766"/>
      <w:bookmarkStart w:id="402" w:name="_Toc9313210"/>
      <w:bookmarkStart w:id="403" w:name="_Toc84325100"/>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7"/>
      <w:bookmarkEnd w:id="398"/>
      <w:bookmarkEnd w:id="399"/>
      <w:bookmarkEnd w:id="400"/>
      <w:bookmarkEnd w:id="401"/>
      <w:bookmarkEnd w:id="402"/>
      <w:bookmarkEnd w:id="403"/>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lastRenderedPageBreak/>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5pt;height:201pt" o:ole="">
            <v:imagedata r:id="rId12" o:title=""/>
          </v:shape>
          <o:OLEObject Type="Embed" ProgID="Word.Document.12" ShapeID="_x0000_i1026" DrawAspect="Content" ObjectID="_1694937941" r:id="rId13">
            <o:FieldCodes>\s</o:FieldCodes>
          </o:OLEObject>
        </w:object>
      </w:r>
    </w:p>
    <w:p w14:paraId="5A1B0EB6" w14:textId="429C8FF5" w:rsidR="00230294" w:rsidRPr="009B1E05" w:rsidRDefault="00230294" w:rsidP="00230294">
      <w:pPr>
        <w:pStyle w:val="TF"/>
        <w:rPr>
          <w:lang w:eastAsia="zh-CN"/>
        </w:rPr>
      </w:pPr>
      <w:bookmarkStart w:id="404" w:name="_Hlk9313684"/>
      <w:r w:rsidRPr="009B1E05">
        <w:t xml:space="preserve">Figure </w:t>
      </w:r>
      <w:r>
        <w:t>6.3.3-1</w:t>
      </w:r>
      <w:r>
        <w:rPr>
          <w:lang w:eastAsia="ko-KR"/>
        </w:rPr>
        <w:t>:</w:t>
      </w:r>
      <w:r w:rsidRPr="009B1E05">
        <w:t xml:space="preserve"> </w:t>
      </w:r>
      <w:r>
        <w:t>Non-Blocking Synchronous Case</w:t>
      </w:r>
    </w:p>
    <w:bookmarkEnd w:id="404"/>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5" w:name="_Toc84325101"/>
      <w:r>
        <w:rPr>
          <w:lang w:eastAsia="ko-KR"/>
        </w:rPr>
        <w:t>6.3.4</w:t>
      </w:r>
      <w:r>
        <w:rPr>
          <w:lang w:eastAsia="ko-KR"/>
        </w:rPr>
        <w:tab/>
        <w:t>Flex Blocking case</w:t>
      </w:r>
      <w:bookmarkEnd w:id="405"/>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06" w:name="_Toc528055375"/>
      <w:bookmarkStart w:id="407" w:name="_Toc528068541"/>
      <w:bookmarkStart w:id="408" w:name="_Toc528068611"/>
      <w:bookmarkStart w:id="409" w:name="_Toc528068698"/>
      <w:bookmarkStart w:id="410" w:name="_Toc528068767"/>
      <w:bookmarkStart w:id="411" w:name="_Toc9313211"/>
      <w:bookmarkStart w:id="412" w:name="_Toc84325102"/>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6"/>
      <w:bookmarkEnd w:id="407"/>
      <w:bookmarkEnd w:id="408"/>
      <w:bookmarkEnd w:id="409"/>
      <w:bookmarkEnd w:id="410"/>
      <w:bookmarkEnd w:id="411"/>
      <w:bookmarkEnd w:id="412"/>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lastRenderedPageBreak/>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3" w:name="_Toc528055376"/>
      <w:bookmarkStart w:id="414" w:name="_Toc528068542"/>
      <w:bookmarkStart w:id="415" w:name="_Toc528068612"/>
      <w:bookmarkStart w:id="416" w:name="_Toc528068699"/>
      <w:bookmarkStart w:id="417" w:name="_Toc528068768"/>
      <w:bookmarkStart w:id="418" w:name="_Toc9313212"/>
      <w:bookmarkStart w:id="419" w:name="_Toc84325103"/>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3"/>
      <w:bookmarkEnd w:id="414"/>
      <w:bookmarkEnd w:id="415"/>
      <w:bookmarkEnd w:id="416"/>
      <w:bookmarkEnd w:id="417"/>
      <w:bookmarkEnd w:id="418"/>
      <w:bookmarkEnd w:id="419"/>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0" w:name="_Toc528055377"/>
      <w:bookmarkStart w:id="421" w:name="_Toc528068543"/>
      <w:bookmarkStart w:id="422" w:name="_Toc528068613"/>
      <w:bookmarkStart w:id="423" w:name="_Toc528068700"/>
      <w:bookmarkStart w:id="424" w:name="_Toc528068769"/>
      <w:bookmarkStart w:id="425" w:name="_Toc9313213"/>
      <w:bookmarkStart w:id="426" w:name="_Toc84325104"/>
      <w:r w:rsidRPr="009B1E05">
        <w:rPr>
          <w:rFonts w:eastAsia="SimSun" w:hint="eastAsia"/>
          <w:lang w:eastAsia="zh-CN"/>
        </w:rPr>
        <w:t>7</w:t>
      </w:r>
      <w:r w:rsidRPr="009B1E05">
        <w:tab/>
      </w:r>
      <w:r w:rsidRPr="009B1E05">
        <w:rPr>
          <w:rFonts w:hint="eastAsia"/>
          <w:lang w:eastAsia="ko-KR"/>
        </w:rPr>
        <w:t>Security Consideration</w:t>
      </w:r>
      <w:bookmarkEnd w:id="420"/>
      <w:bookmarkEnd w:id="421"/>
      <w:bookmarkEnd w:id="422"/>
      <w:bookmarkEnd w:id="423"/>
      <w:bookmarkEnd w:id="424"/>
      <w:bookmarkEnd w:id="425"/>
      <w:bookmarkEnd w:id="426"/>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7" w:name="_Toc528055378"/>
      <w:bookmarkStart w:id="428" w:name="_Toc528068544"/>
      <w:bookmarkStart w:id="429" w:name="_Toc528068614"/>
      <w:bookmarkStart w:id="430" w:name="_Toc528068701"/>
      <w:bookmarkStart w:id="431" w:name="_Toc528068770"/>
      <w:bookmarkStart w:id="432" w:name="_Toc9313214"/>
      <w:bookmarkStart w:id="433" w:name="_Toc84325105"/>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7"/>
      <w:bookmarkEnd w:id="428"/>
      <w:bookmarkEnd w:id="429"/>
      <w:bookmarkEnd w:id="430"/>
      <w:bookmarkEnd w:id="431"/>
      <w:bookmarkEnd w:id="432"/>
      <w:bookmarkEnd w:id="433"/>
    </w:p>
    <w:p w14:paraId="1AB81C36" w14:textId="77777777" w:rsidR="00406AF4" w:rsidRPr="009B1E05" w:rsidRDefault="000461C9" w:rsidP="00A273E2">
      <w:pPr>
        <w:pStyle w:val="Heading1"/>
      </w:pPr>
      <w:bookmarkStart w:id="434" w:name="_Toc528055379"/>
      <w:bookmarkStart w:id="435" w:name="_Toc528068545"/>
      <w:bookmarkStart w:id="436" w:name="_Toc528068615"/>
      <w:bookmarkStart w:id="437" w:name="_Toc528068702"/>
      <w:bookmarkStart w:id="438" w:name="_Toc528068771"/>
      <w:bookmarkStart w:id="439" w:name="_Toc9313215"/>
      <w:bookmarkStart w:id="440" w:name="_Toc84325106"/>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4"/>
      <w:bookmarkEnd w:id="435"/>
      <w:bookmarkEnd w:id="436"/>
      <w:bookmarkEnd w:id="437"/>
      <w:bookmarkEnd w:id="438"/>
      <w:bookmarkEnd w:id="439"/>
      <w:bookmarkEnd w:id="440"/>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6pt;height:501.5pt" o:ole="">
            <v:imagedata r:id="rId14" o:title=""/>
          </v:shape>
          <o:OLEObject Type="Embed" ProgID="Visio.Drawing.15" ShapeID="_x0000_i1027" DrawAspect="Content" ObjectID="_1694937942"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1" w:name="_Toc528055380"/>
      <w:bookmarkStart w:id="442" w:name="_Toc528068546"/>
      <w:bookmarkStart w:id="443" w:name="_Toc528068616"/>
      <w:bookmarkStart w:id="444" w:name="_Toc528068703"/>
      <w:bookmarkStart w:id="445" w:name="_Toc528068772"/>
      <w:bookmarkStart w:id="446" w:name="_Toc9313216"/>
      <w:bookmarkStart w:id="447" w:name="_Toc84325107"/>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1"/>
      <w:bookmarkEnd w:id="442"/>
      <w:bookmarkEnd w:id="443"/>
      <w:bookmarkEnd w:id="444"/>
      <w:bookmarkEnd w:id="445"/>
      <w:bookmarkEnd w:id="446"/>
      <w:bookmarkEnd w:id="447"/>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8" w:name="_Toc528055381"/>
      <w:bookmarkStart w:id="449" w:name="_Toc528068547"/>
      <w:bookmarkStart w:id="450" w:name="_Toc528068617"/>
      <w:bookmarkStart w:id="451" w:name="_Toc528068704"/>
      <w:bookmarkStart w:id="452" w:name="_Toc528068773"/>
      <w:bookmarkStart w:id="453" w:name="_Toc9313217"/>
      <w:bookmarkStart w:id="454" w:name="_Toc84325108"/>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8"/>
      <w:bookmarkEnd w:id="449"/>
      <w:bookmarkEnd w:id="450"/>
      <w:bookmarkEnd w:id="451"/>
      <w:bookmarkEnd w:id="452"/>
      <w:bookmarkEnd w:id="453"/>
      <w:bookmarkEnd w:id="454"/>
    </w:p>
    <w:p w14:paraId="5E5113E7" w14:textId="77777777" w:rsidR="002B4BD6" w:rsidRPr="009B1E05" w:rsidRDefault="002B4BD6" w:rsidP="00A273E2">
      <w:pPr>
        <w:pStyle w:val="Heading1"/>
        <w:rPr>
          <w:lang w:eastAsia="ko-KR"/>
        </w:rPr>
      </w:pPr>
      <w:bookmarkStart w:id="455" w:name="_Toc528055382"/>
      <w:bookmarkStart w:id="456" w:name="_Toc528068548"/>
      <w:bookmarkStart w:id="457" w:name="_Toc528068618"/>
      <w:bookmarkStart w:id="458" w:name="_Toc528068705"/>
      <w:bookmarkStart w:id="459" w:name="_Toc528068774"/>
      <w:bookmarkStart w:id="460" w:name="_Toc9313218"/>
      <w:bookmarkStart w:id="461" w:name="_Toc84325109"/>
      <w:r w:rsidRPr="009B1E05">
        <w:rPr>
          <w:lang w:eastAsia="ko-KR"/>
        </w:rPr>
        <w:t>B.0</w:t>
      </w:r>
      <w:r w:rsidRPr="009B1E05">
        <w:rPr>
          <w:lang w:eastAsia="ko-KR"/>
        </w:rPr>
        <w:tab/>
        <w:t>Introduction</w:t>
      </w:r>
      <w:bookmarkEnd w:id="455"/>
      <w:bookmarkEnd w:id="456"/>
      <w:bookmarkEnd w:id="457"/>
      <w:bookmarkEnd w:id="458"/>
      <w:bookmarkEnd w:id="459"/>
      <w:bookmarkEnd w:id="460"/>
      <w:bookmarkEnd w:id="461"/>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5pt;height:351pt" o:ole="">
            <v:imagedata r:id="rId17" o:title=""/>
          </v:shape>
          <o:OLEObject Type="Embed" ProgID="Visio.Drawing.15" ShapeID="_x0000_i1028" DrawAspect="Content" ObjectID="_1694937943"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2" w:name="_Toc528055383"/>
      <w:bookmarkStart w:id="463" w:name="_Toc528068549"/>
      <w:bookmarkStart w:id="464" w:name="_Toc528068619"/>
      <w:bookmarkStart w:id="465" w:name="_Toc528068706"/>
      <w:bookmarkStart w:id="466" w:name="_Toc528068775"/>
      <w:bookmarkStart w:id="467" w:name="_Toc9313219"/>
      <w:bookmarkStart w:id="468" w:name="_Hlk529283587"/>
      <w:bookmarkStart w:id="469" w:name="_Toc84325110"/>
      <w:r w:rsidRPr="009B1E05">
        <w:rPr>
          <w:lang w:eastAsia="ko-KR"/>
        </w:rPr>
        <w:t>B.1</w:t>
      </w:r>
      <w:r w:rsidRPr="009B1E05">
        <w:rPr>
          <w:lang w:eastAsia="ko-KR"/>
        </w:rPr>
        <w:tab/>
      </w:r>
      <w:r w:rsidRPr="009B1E05">
        <w:rPr>
          <w:rFonts w:hint="eastAsia"/>
          <w:lang w:eastAsia="ko-KR"/>
        </w:rPr>
        <w:t>Security</w:t>
      </w:r>
      <w:bookmarkEnd w:id="462"/>
      <w:bookmarkEnd w:id="463"/>
      <w:bookmarkEnd w:id="464"/>
      <w:bookmarkEnd w:id="465"/>
      <w:bookmarkEnd w:id="466"/>
      <w:bookmarkEnd w:id="467"/>
      <w:bookmarkEnd w:id="469"/>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0" w:name="_Toc528055384"/>
      <w:bookmarkStart w:id="471" w:name="_Toc528068550"/>
      <w:bookmarkStart w:id="472" w:name="_Toc528068620"/>
      <w:bookmarkStart w:id="473" w:name="_Toc528068707"/>
      <w:bookmarkStart w:id="474" w:name="_Toc528068776"/>
      <w:bookmarkStart w:id="475" w:name="_Toc9313220"/>
      <w:bookmarkStart w:id="476" w:name="_Toc84325111"/>
      <w:bookmarkEnd w:id="468"/>
      <w:r w:rsidRPr="009B1E05">
        <w:rPr>
          <w:lang w:eastAsia="ko-KR"/>
        </w:rPr>
        <w:lastRenderedPageBreak/>
        <w:t>B.2</w:t>
      </w:r>
      <w:r w:rsidRPr="009B1E05">
        <w:rPr>
          <w:lang w:eastAsia="ko-KR"/>
        </w:rPr>
        <w:tab/>
      </w:r>
      <w:r w:rsidRPr="009B1E05">
        <w:rPr>
          <w:rFonts w:hint="eastAsia"/>
          <w:lang w:eastAsia="ko-KR"/>
        </w:rPr>
        <w:t>Caching</w:t>
      </w:r>
      <w:bookmarkEnd w:id="470"/>
      <w:bookmarkEnd w:id="471"/>
      <w:bookmarkEnd w:id="472"/>
      <w:bookmarkEnd w:id="473"/>
      <w:bookmarkEnd w:id="474"/>
      <w:bookmarkEnd w:id="475"/>
      <w:bookmarkEnd w:id="476"/>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7" w:name="_Toc528055385"/>
      <w:bookmarkStart w:id="478" w:name="_Toc528068551"/>
      <w:bookmarkStart w:id="479" w:name="_Toc528068621"/>
      <w:bookmarkStart w:id="480" w:name="_Toc528068708"/>
      <w:bookmarkStart w:id="481" w:name="_Toc528068777"/>
      <w:bookmarkStart w:id="482" w:name="_Toc9313221"/>
      <w:bookmarkStart w:id="483" w:name="_Toc84325112"/>
      <w:r w:rsidR="00BB6418" w:rsidRPr="009B1E05">
        <w:rPr>
          <w:rFonts w:eastAsia="SimSun"/>
        </w:rPr>
        <w:lastRenderedPageBreak/>
        <w:t>History</w:t>
      </w:r>
      <w:bookmarkEnd w:id="477"/>
      <w:bookmarkEnd w:id="478"/>
      <w:bookmarkEnd w:id="479"/>
      <w:bookmarkEnd w:id="480"/>
      <w:bookmarkEnd w:id="481"/>
      <w:bookmarkEnd w:id="482"/>
      <w:bookmarkEnd w:id="48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4"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4"/>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r>
              <w:rPr>
                <w:rFonts w:eastAsia="SimSun"/>
                <w:lang w:eastAsia="zh-CN"/>
              </w:rPr>
              <w:t>V4.2.0</w:t>
            </w:r>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r>
              <w:rPr>
                <w:rFonts w:eastAsia="SimSun"/>
                <w:lang w:eastAsia="zh-CN"/>
              </w:rPr>
              <w:t>05 Oct 2021</w:t>
            </w:r>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r>
              <w:rPr>
                <w:rFonts w:eastAsia="SimSun"/>
                <w:lang w:eastAsia="zh-CN"/>
              </w:rPr>
              <w:t>Incorporate contribution SDS-2021-0194</w:t>
            </w: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AED35" w14:textId="77777777" w:rsidR="00390067" w:rsidRDefault="00390067">
      <w:r>
        <w:separator/>
      </w:r>
    </w:p>
  </w:endnote>
  <w:endnote w:type="continuationSeparator" w:id="0">
    <w:p w14:paraId="09869673" w14:textId="77777777" w:rsidR="00390067" w:rsidRDefault="00390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349B2" w14:textId="77777777" w:rsidR="00390067" w:rsidRDefault="00390067">
      <w:r>
        <w:separator/>
      </w:r>
    </w:p>
  </w:footnote>
  <w:footnote w:type="continuationSeparator" w:id="0">
    <w:p w14:paraId="4265C2DC" w14:textId="77777777" w:rsidR="00390067" w:rsidRDefault="00390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24</Pages>
  <Words>6290</Words>
  <Characters>35853</Characters>
  <Application>Microsoft Office Word</Application>
  <DocSecurity>0</DocSecurity>
  <Lines>298</Lines>
  <Paragraphs>84</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42059</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cp:lastModifiedBy>
  <cp:revision>3</cp:revision>
  <cp:lastPrinted>2019-04-18T11:21:00Z</cp:lastPrinted>
  <dcterms:created xsi:type="dcterms:W3CDTF">2021-10-05T15:18:00Z</dcterms:created>
  <dcterms:modified xsi:type="dcterms:W3CDTF">2021-10-05T15:19:00Z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