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pPr>
      <w:bookmarkStart w:id="0" w:name="_GoBack"/>
      <w:bookmarkEnd w:id="0"/>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2" w:name="page2"/>
            <w:bookmarkEnd w:id="1"/>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68B0E7F8"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w:t>
            </w:r>
            <w:r w:rsidR="003F7CC0">
              <w:rPr>
                <w:rFonts w:ascii="Arial" w:eastAsia="BatangChe" w:hAnsi="Arial"/>
                <w:sz w:val="22"/>
                <w:szCs w:val="24"/>
              </w:rPr>
              <w:t xml:space="preserve"> </w:t>
            </w:r>
            <w:r w:rsidR="00186185" w:rsidRPr="001620CB">
              <w:rPr>
                <w:rFonts w:ascii="Arial" w:eastAsia="BatangChe" w:hAnsi="Arial"/>
                <w:sz w:val="22"/>
                <w:szCs w:val="24"/>
              </w:rPr>
              <w:t>V</w:t>
            </w:r>
            <w:r w:rsidR="003F7CC0">
              <w:rPr>
                <w:rFonts w:ascii="Arial" w:eastAsia="BatangChe" w:hAnsi="Arial"/>
                <w:sz w:val="22"/>
                <w:szCs w:val="24"/>
              </w:rPr>
              <w:t>3.0.0</w:t>
            </w:r>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1C993C4A" w:rsidR="00424964" w:rsidRPr="001620CB" w:rsidRDefault="003F7CC0" w:rsidP="00501473">
            <w:pPr>
              <w:keepNext/>
              <w:keepLines/>
              <w:overflowPunct/>
              <w:autoSpaceDE/>
              <w:autoSpaceDN/>
              <w:adjustRightInd/>
              <w:spacing w:before="60" w:after="60"/>
              <w:ind w:right="10"/>
              <w:textAlignment w:val="auto"/>
              <w:rPr>
                <w:rFonts w:ascii="Arial" w:eastAsia="BatangChe" w:hAnsi="Arial"/>
                <w:sz w:val="22"/>
                <w:szCs w:val="24"/>
              </w:rPr>
            </w:pPr>
            <w:r>
              <w:rPr>
                <w:rFonts w:ascii="Arial" w:eastAsia="BatangChe" w:hAnsi="Arial"/>
                <w:sz w:val="22"/>
                <w:szCs w:val="24"/>
              </w:rPr>
              <w:t>2019</w:t>
            </w:r>
            <w:r w:rsidR="00C40550" w:rsidRPr="001620CB">
              <w:rPr>
                <w:rFonts w:ascii="Arial" w:eastAsia="BatangChe" w:hAnsi="Arial"/>
                <w:sz w:val="22"/>
                <w:szCs w:val="24"/>
              </w:rPr>
              <w:t>-</w:t>
            </w:r>
            <w:r>
              <w:rPr>
                <w:rFonts w:ascii="Arial" w:eastAsia="BatangChe" w:hAnsi="Arial"/>
                <w:sz w:val="22"/>
                <w:szCs w:val="24"/>
              </w:rPr>
              <w:t>02</w:t>
            </w:r>
            <w:r w:rsidR="00424964" w:rsidRPr="001620CB">
              <w:rPr>
                <w:rFonts w:ascii="Arial" w:eastAsia="BatangChe" w:hAnsi="Arial"/>
                <w:sz w:val="22"/>
                <w:szCs w:val="24"/>
              </w:rPr>
              <w:t>-</w:t>
            </w:r>
            <w:r>
              <w:rPr>
                <w:rFonts w:ascii="Arial" w:eastAsia="BatangChe" w:hAnsi="Arial"/>
                <w:sz w:val="22"/>
                <w:szCs w:val="24"/>
              </w:rPr>
              <w:t>22</w:t>
            </w:r>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2"/>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0CB">
        <w:rPr>
          <w:rFonts w:eastAsia="Calibri"/>
          <w:sz w:val="22"/>
          <w:szCs w:val="22"/>
        </w:rPr>
        <w:t>software, and</w:t>
      </w:r>
      <w:proofErr w:type="gramEnd"/>
      <w:r w:rsidRPr="001620CB">
        <w:rPr>
          <w:rFonts w:eastAsia="Calibri"/>
          <w:sz w:val="22"/>
          <w:szCs w:val="22"/>
        </w:rPr>
        <w:t xml:space="preserve">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5590F4EB"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 </w:t>
      </w:r>
      <w:r w:rsidR="003F7CC0">
        <w:rPr>
          <w:rFonts w:eastAsia="Calibri"/>
          <w:sz w:val="22"/>
          <w:szCs w:val="22"/>
        </w:rPr>
        <w:t>2019</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3" w:name="_Toc491163477"/>
      <w:bookmarkStart w:id="4" w:name="_Toc491164519"/>
      <w:bookmarkStart w:id="5" w:name="_Toc475986274"/>
      <w:bookmarkStart w:id="6" w:name="_Toc475986764"/>
      <w:bookmarkStart w:id="7" w:name="_Toc485148086"/>
      <w:r w:rsidR="00445ACF" w:rsidRPr="002B6BA2">
        <w:lastRenderedPageBreak/>
        <w:t>C</w:t>
      </w:r>
      <w:r w:rsidR="00BB6418" w:rsidRPr="002B6BA2">
        <w:t>ontents</w:t>
      </w:r>
      <w:bookmarkEnd w:id="3"/>
      <w:bookmarkEnd w:id="4"/>
      <w:bookmarkEnd w:id="5"/>
      <w:bookmarkEnd w:id="6"/>
      <w:bookmarkEnd w:id="7"/>
    </w:p>
    <w:p w14:paraId="3972D865" w14:textId="37B90914"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406595">
        <w:t>5</w:t>
      </w:r>
      <w:r w:rsidR="00B749B4">
        <w:fldChar w:fldCharType="end"/>
      </w:r>
    </w:p>
    <w:p w14:paraId="05E46639" w14:textId="5CFB8338"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406595">
        <w:t>5</w:t>
      </w:r>
      <w:r>
        <w:fldChar w:fldCharType="end"/>
      </w:r>
    </w:p>
    <w:p w14:paraId="26324FC8" w14:textId="0BA28A89"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406595">
        <w:t>5</w:t>
      </w:r>
      <w:r>
        <w:fldChar w:fldCharType="end"/>
      </w:r>
    </w:p>
    <w:p w14:paraId="732B7289" w14:textId="00002DD1"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406595">
        <w:t>5</w:t>
      </w:r>
      <w:r>
        <w:fldChar w:fldCharType="end"/>
      </w:r>
    </w:p>
    <w:p w14:paraId="64D5EB87" w14:textId="38D25478"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rsidR="00406595">
        <w:t>5</w:t>
      </w:r>
      <w:r>
        <w:fldChar w:fldCharType="end"/>
      </w:r>
    </w:p>
    <w:p w14:paraId="7DB97A53" w14:textId="19649104"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406595">
        <w:t>5</w:t>
      </w:r>
      <w:r>
        <w:fldChar w:fldCharType="end"/>
      </w:r>
    </w:p>
    <w:p w14:paraId="4F96ABA7" w14:textId="4A0A4632"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406595">
        <w:t>6</w:t>
      </w:r>
      <w:r>
        <w:fldChar w:fldCharType="end"/>
      </w:r>
    </w:p>
    <w:p w14:paraId="6243F5EA" w14:textId="6A1D1091"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406595">
        <w:t>6</w:t>
      </w:r>
      <w:r>
        <w:fldChar w:fldCharType="end"/>
      </w:r>
    </w:p>
    <w:p w14:paraId="643E0073" w14:textId="4F2FE347"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406595">
        <w:t>7</w:t>
      </w:r>
      <w:r>
        <w:fldChar w:fldCharType="end"/>
      </w:r>
    </w:p>
    <w:p w14:paraId="39A431F1" w14:textId="55B62224"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406595">
        <w:t>7</w:t>
      </w:r>
      <w:r>
        <w:fldChar w:fldCharType="end"/>
      </w:r>
    </w:p>
    <w:p w14:paraId="6B1CAF2F" w14:textId="47923BDF"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406595">
        <w:t>7</w:t>
      </w:r>
      <w:r>
        <w:fldChar w:fldCharType="end"/>
      </w:r>
    </w:p>
    <w:p w14:paraId="46798699" w14:textId="03AD584E"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406595">
        <w:t>8</w:t>
      </w:r>
      <w:r>
        <w:fldChar w:fldCharType="end"/>
      </w:r>
    </w:p>
    <w:p w14:paraId="3F2D8468" w14:textId="16928ED3"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rsidR="00406595">
        <w:t>10</w:t>
      </w:r>
      <w:r>
        <w:fldChar w:fldCharType="end"/>
      </w:r>
    </w:p>
    <w:p w14:paraId="503D680A" w14:textId="6D08429B"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rsidR="00406595">
        <w:t>10</w:t>
      </w:r>
      <w:r>
        <w:fldChar w:fldCharType="end"/>
      </w:r>
    </w:p>
    <w:p w14:paraId="5ECD34CD" w14:textId="470D7A83"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rsidR="00406595">
        <w:t>12</w:t>
      </w:r>
      <w:r>
        <w:fldChar w:fldCharType="end"/>
      </w:r>
    </w:p>
    <w:p w14:paraId="016F8F44" w14:textId="0D11ACC5"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rsidR="00406595">
        <w:t>13</w:t>
      </w:r>
      <w:r>
        <w:fldChar w:fldCharType="end"/>
      </w:r>
    </w:p>
    <w:p w14:paraId="2FD7E1AC" w14:textId="63A2970B"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rsidR="00406595">
        <w:t>13</w:t>
      </w:r>
      <w:r>
        <w:fldChar w:fldCharType="end"/>
      </w:r>
    </w:p>
    <w:p w14:paraId="07F93F48" w14:textId="03CA9148"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406595">
        <w:t>13</w:t>
      </w:r>
      <w:r>
        <w:fldChar w:fldCharType="end"/>
      </w:r>
    </w:p>
    <w:p w14:paraId="7FFD6A2F" w14:textId="22C4F803"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rsidR="00406595">
        <w:t>14</w:t>
      </w:r>
      <w:r>
        <w:fldChar w:fldCharType="end"/>
      </w:r>
    </w:p>
    <w:p w14:paraId="37DF7809" w14:textId="250F3289"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406595">
        <w:t>14</w:t>
      </w:r>
      <w:r>
        <w:fldChar w:fldCharType="end"/>
      </w:r>
    </w:p>
    <w:p w14:paraId="130CC32B" w14:textId="06FECE51"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406595">
        <w:t>14</w:t>
      </w:r>
      <w:r>
        <w:fldChar w:fldCharType="end"/>
      </w:r>
    </w:p>
    <w:p w14:paraId="6BA8108D" w14:textId="7169A83A"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406595">
        <w:t>14</w:t>
      </w:r>
      <w:r>
        <w:fldChar w:fldCharType="end"/>
      </w:r>
    </w:p>
    <w:p w14:paraId="298FD973" w14:textId="0A9B3976"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rsidR="00406595">
        <w:t>15</w:t>
      </w:r>
      <w:r>
        <w:fldChar w:fldCharType="end"/>
      </w:r>
    </w:p>
    <w:p w14:paraId="0E95DDBB" w14:textId="6E1CC030"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406595">
        <w:t>15</w:t>
      </w:r>
      <w:r>
        <w:fldChar w:fldCharType="end"/>
      </w:r>
    </w:p>
    <w:p w14:paraId="26681751" w14:textId="5B651CBE"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rsidR="00406595">
        <w:t>16</w:t>
      </w:r>
      <w:r>
        <w:fldChar w:fldCharType="end"/>
      </w:r>
    </w:p>
    <w:p w14:paraId="025343BD" w14:textId="69BEBB2F"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rsidR="00406595">
        <w:t>17</w:t>
      </w:r>
      <w:r>
        <w:fldChar w:fldCharType="end"/>
      </w:r>
    </w:p>
    <w:p w14:paraId="4F5A5DCF" w14:textId="456437E4"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rsidR="00406595">
        <w:t>18</w:t>
      </w:r>
      <w:r>
        <w:fldChar w:fldCharType="end"/>
      </w:r>
    </w:p>
    <w:p w14:paraId="58CDB839" w14:textId="74FDCD3C"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rsidR="00406595">
        <w:t>19</w:t>
      </w:r>
      <w:r>
        <w:fldChar w:fldCharType="end"/>
      </w:r>
    </w:p>
    <w:p w14:paraId="6721545F" w14:textId="60499B9E"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rsidR="00406595">
        <w:t>19</w:t>
      </w:r>
      <w:r>
        <w:fldChar w:fldCharType="end"/>
      </w:r>
    </w:p>
    <w:p w14:paraId="04AEAF69" w14:textId="7984D4FE"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rsidR="00406595">
        <w:t>19</w:t>
      </w:r>
      <w:r>
        <w:fldChar w:fldCharType="end"/>
      </w:r>
    </w:p>
    <w:p w14:paraId="3C8BFC07" w14:textId="3698580C"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rsidR="00406595">
        <w:t>19</w:t>
      </w:r>
      <w:r>
        <w:fldChar w:fldCharType="end"/>
      </w:r>
    </w:p>
    <w:p w14:paraId="61506AD0" w14:textId="17360384"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rsidR="00406595">
        <w:t>19</w:t>
      </w:r>
      <w:r>
        <w:fldChar w:fldCharType="end"/>
      </w:r>
    </w:p>
    <w:p w14:paraId="651E9855" w14:textId="227FECF5"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rsidR="00406595">
        <w:t>19</w:t>
      </w:r>
      <w:r>
        <w:fldChar w:fldCharType="end"/>
      </w:r>
    </w:p>
    <w:p w14:paraId="61C6EEDC" w14:textId="70946AA9"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rsidR="00406595">
        <w:t>19</w:t>
      </w:r>
      <w:r>
        <w:fldChar w:fldCharType="end"/>
      </w:r>
    </w:p>
    <w:p w14:paraId="27C66309" w14:textId="315F8C0B"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rsidR="00406595">
        <w:t>20</w:t>
      </w:r>
      <w:r>
        <w:fldChar w:fldCharType="end"/>
      </w:r>
    </w:p>
    <w:p w14:paraId="00D22671" w14:textId="55AC74F1"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rsidR="00406595">
        <w:t>20</w:t>
      </w:r>
      <w:r>
        <w:fldChar w:fldCharType="end"/>
      </w:r>
    </w:p>
    <w:p w14:paraId="19196C2F" w14:textId="667490A4"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rsidR="00406595">
        <w:t>20</w:t>
      </w:r>
      <w:r>
        <w:fldChar w:fldCharType="end"/>
      </w:r>
    </w:p>
    <w:p w14:paraId="7F580437" w14:textId="768A5A19"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rsidR="00406595">
        <w:t>20</w:t>
      </w:r>
      <w:r>
        <w:fldChar w:fldCharType="end"/>
      </w:r>
    </w:p>
    <w:p w14:paraId="6EA69FB6" w14:textId="4A7165A4"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rsidR="00406595">
        <w:t>20</w:t>
      </w:r>
      <w:r>
        <w:fldChar w:fldCharType="end"/>
      </w:r>
    </w:p>
    <w:p w14:paraId="0949F6BE" w14:textId="0D2ECD05"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rsidR="00406595">
        <w:t>21</w:t>
      </w:r>
      <w:r>
        <w:fldChar w:fldCharType="end"/>
      </w:r>
    </w:p>
    <w:p w14:paraId="758B809B" w14:textId="46D19A2E"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rsidR="00406595">
        <w:t>21</w:t>
      </w:r>
      <w:r>
        <w:fldChar w:fldCharType="end"/>
      </w:r>
    </w:p>
    <w:p w14:paraId="03D1B33F" w14:textId="1CD77924"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rsidR="00406595">
        <w:t>21</w:t>
      </w:r>
      <w:r>
        <w:fldChar w:fldCharType="end"/>
      </w:r>
    </w:p>
    <w:p w14:paraId="1ED631F5" w14:textId="2379B339"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rsidR="00406595">
        <w:t>21</w:t>
      </w:r>
      <w:r>
        <w:fldChar w:fldCharType="end"/>
      </w:r>
    </w:p>
    <w:p w14:paraId="1A475514" w14:textId="5AE4A009"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rsidR="00406595">
        <w:t>21</w:t>
      </w:r>
      <w:r>
        <w:fldChar w:fldCharType="end"/>
      </w:r>
    </w:p>
    <w:p w14:paraId="3D97A846" w14:textId="15E28304"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rsidR="00406595">
        <w:t>22</w:t>
      </w:r>
      <w:r>
        <w:fldChar w:fldCharType="end"/>
      </w:r>
    </w:p>
    <w:p w14:paraId="7E1F4E42" w14:textId="0E4D399A"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rsidR="00406595">
        <w:t>22</w:t>
      </w:r>
      <w:r>
        <w:fldChar w:fldCharType="end"/>
      </w:r>
    </w:p>
    <w:p w14:paraId="120A2919" w14:textId="0D6DF51D"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rsidR="00406595">
        <w:t>23</w:t>
      </w:r>
      <w:r>
        <w:fldChar w:fldCharType="end"/>
      </w:r>
    </w:p>
    <w:p w14:paraId="2AD765F2" w14:textId="7D84AF04"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rsidR="00406595">
        <w:t>24</w:t>
      </w:r>
      <w:r>
        <w:fldChar w:fldCharType="end"/>
      </w:r>
    </w:p>
    <w:p w14:paraId="246EC1CB" w14:textId="05B18BDA"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rsidR="00406595">
        <w:t>24</w:t>
      </w:r>
      <w:r>
        <w:fldChar w:fldCharType="end"/>
      </w:r>
    </w:p>
    <w:p w14:paraId="480D4A29" w14:textId="799D6A01"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rsidR="00406595">
        <w:t>25</w:t>
      </w:r>
      <w:r>
        <w:fldChar w:fldCharType="end"/>
      </w:r>
    </w:p>
    <w:p w14:paraId="40E2D053" w14:textId="2B060442"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rsidR="00406595">
        <w:t>25</w:t>
      </w:r>
      <w:r>
        <w:fldChar w:fldCharType="end"/>
      </w:r>
    </w:p>
    <w:p w14:paraId="585EDA4A" w14:textId="0292457F"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rsidR="00406595">
        <w:t>25</w:t>
      </w:r>
      <w:r>
        <w:fldChar w:fldCharType="end"/>
      </w:r>
    </w:p>
    <w:p w14:paraId="49E9366D" w14:textId="27C659C1"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rsidR="00406595">
        <w:t>25</w:t>
      </w:r>
      <w:r>
        <w:fldChar w:fldCharType="end"/>
      </w:r>
    </w:p>
    <w:p w14:paraId="12D9E2DF" w14:textId="3CC5230E"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rsidR="00406595">
        <w:t>26</w:t>
      </w:r>
      <w:r>
        <w:fldChar w:fldCharType="end"/>
      </w:r>
    </w:p>
    <w:p w14:paraId="4BE12E5F" w14:textId="0782AB41"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rsidR="00406595">
        <w:t>27</w:t>
      </w:r>
      <w:r>
        <w:fldChar w:fldCharType="end"/>
      </w:r>
    </w:p>
    <w:p w14:paraId="18BCD68B" w14:textId="3A6A0D4E"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rsidR="00406595">
        <w:t>27</w:t>
      </w:r>
      <w:r>
        <w:fldChar w:fldCharType="end"/>
      </w:r>
    </w:p>
    <w:p w14:paraId="1F7F58C8" w14:textId="6FE74E97"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rsidR="00406595">
        <w:t>28</w:t>
      </w:r>
      <w:r>
        <w:fldChar w:fldCharType="end"/>
      </w:r>
    </w:p>
    <w:p w14:paraId="737DB2AA" w14:textId="1349D583"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rsidR="00406595">
        <w:t>28</w:t>
      </w:r>
      <w:r>
        <w:fldChar w:fldCharType="end"/>
      </w:r>
    </w:p>
    <w:p w14:paraId="383C24EF" w14:textId="5418A22F"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rsidR="00406595">
        <w:t>28</w:t>
      </w:r>
      <w:r>
        <w:fldChar w:fldCharType="end"/>
      </w:r>
    </w:p>
    <w:p w14:paraId="7661C45B" w14:textId="7BA5B7FE"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rsidR="00406595">
        <w:t>28</w:t>
      </w:r>
      <w:r>
        <w:fldChar w:fldCharType="end"/>
      </w:r>
    </w:p>
    <w:p w14:paraId="1FB6C79A" w14:textId="0804307B"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rsidR="00406595">
        <w:t>30</w:t>
      </w:r>
      <w:r>
        <w:fldChar w:fldCharType="end"/>
      </w:r>
    </w:p>
    <w:p w14:paraId="42143231" w14:textId="480B1659"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rsidR="00406595">
        <w:t>30</w:t>
      </w:r>
      <w:r>
        <w:fldChar w:fldCharType="end"/>
      </w:r>
    </w:p>
    <w:p w14:paraId="1BD65413" w14:textId="038BDE6C"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rsidR="00406595">
        <w:t>31</w:t>
      </w:r>
      <w:r>
        <w:fldChar w:fldCharType="end"/>
      </w:r>
    </w:p>
    <w:p w14:paraId="08642151" w14:textId="6E1CE670"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rsidR="00406595">
        <w:t>31</w:t>
      </w:r>
      <w:r>
        <w:fldChar w:fldCharType="end"/>
      </w:r>
    </w:p>
    <w:p w14:paraId="045ECDB0" w14:textId="44CD7EF9"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rsidR="00406595">
        <w:t>31</w:t>
      </w:r>
      <w:r>
        <w:fldChar w:fldCharType="end"/>
      </w:r>
    </w:p>
    <w:p w14:paraId="44058153" w14:textId="2AE5D10D"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rsidR="00406595">
        <w:t>32</w:t>
      </w:r>
      <w:r>
        <w:fldChar w:fldCharType="end"/>
      </w:r>
    </w:p>
    <w:p w14:paraId="223F2352" w14:textId="692CCAA1"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rsidR="00406595">
        <w:t>32</w:t>
      </w:r>
      <w:r>
        <w:fldChar w:fldCharType="end"/>
      </w:r>
    </w:p>
    <w:p w14:paraId="6B3AD648" w14:textId="559C72E0"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rsidR="00406595">
        <w:t>32</w:t>
      </w:r>
      <w:r>
        <w:fldChar w:fldCharType="end"/>
      </w:r>
    </w:p>
    <w:p w14:paraId="4B3B6BA9" w14:textId="2917BF83"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rsidR="00406595">
        <w:t>33</w:t>
      </w:r>
      <w:r>
        <w:fldChar w:fldCharType="end"/>
      </w:r>
    </w:p>
    <w:p w14:paraId="419E14A0" w14:textId="10112A78"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rsidR="00406595">
        <w:t>34</w:t>
      </w:r>
      <w:r>
        <w:fldChar w:fldCharType="end"/>
      </w:r>
    </w:p>
    <w:p w14:paraId="688A1CFB" w14:textId="25BEADC7"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rsidR="00406595">
        <w:t>34</w:t>
      </w:r>
      <w:r>
        <w:fldChar w:fldCharType="end"/>
      </w:r>
    </w:p>
    <w:p w14:paraId="1586C7BE" w14:textId="47F9D882"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rsidR="00406595">
        <w:t>34</w:t>
      </w:r>
      <w:r>
        <w:fldChar w:fldCharType="end"/>
      </w:r>
    </w:p>
    <w:p w14:paraId="6EA96F7B" w14:textId="64D1F708"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rsidR="00406595">
        <w:t>34</w:t>
      </w:r>
      <w:r>
        <w:fldChar w:fldCharType="end"/>
      </w:r>
    </w:p>
    <w:p w14:paraId="7526A902" w14:textId="7D7D96CF"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rsidR="00406595">
        <w:t>35</w:t>
      </w:r>
      <w:r>
        <w:fldChar w:fldCharType="end"/>
      </w:r>
    </w:p>
    <w:p w14:paraId="672E9E25" w14:textId="2C7B94CE"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rsidR="00406595">
        <w:t>35</w:t>
      </w:r>
      <w:r>
        <w:fldChar w:fldCharType="end"/>
      </w:r>
    </w:p>
    <w:p w14:paraId="0275EB5B" w14:textId="090ED3C7"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rsidR="00406595">
        <w:t>37</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8" w:name="_Toc491163478"/>
      <w:bookmarkStart w:id="9" w:name="_Toc491164520"/>
      <w:bookmarkStart w:id="10" w:name="_Toc491259940"/>
      <w:bookmarkStart w:id="11" w:name="_Toc491262167"/>
      <w:bookmarkStart w:id="12" w:name="_Toc485148087"/>
      <w:bookmarkStart w:id="13" w:name="_Toc493775804"/>
      <w:bookmarkStart w:id="14" w:name="_Toc300919394"/>
      <w:bookmarkStart w:id="15" w:name="_Toc300919392"/>
      <w:r w:rsidR="00315780" w:rsidRPr="001620CB">
        <w:rPr>
          <w:szCs w:val="36"/>
        </w:rPr>
        <w:lastRenderedPageBreak/>
        <w:t>1</w:t>
      </w:r>
      <w:r w:rsidR="00315780" w:rsidRPr="001620CB">
        <w:rPr>
          <w:szCs w:val="36"/>
        </w:rPr>
        <w:tab/>
      </w:r>
      <w:r w:rsidR="00315780" w:rsidRPr="001620CB">
        <w:t>Scope</w:t>
      </w:r>
      <w:bookmarkEnd w:id="8"/>
      <w:bookmarkEnd w:id="9"/>
      <w:bookmarkEnd w:id="10"/>
      <w:bookmarkEnd w:id="11"/>
      <w:bookmarkEnd w:id="12"/>
      <w:bookmarkEnd w:id="13"/>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16" w:name="_Toc491163479"/>
      <w:bookmarkStart w:id="17" w:name="_Toc491164521"/>
      <w:bookmarkStart w:id="18" w:name="_Toc491259941"/>
      <w:bookmarkStart w:id="19" w:name="_Toc491262168"/>
      <w:bookmarkStart w:id="20" w:name="_Toc300919385"/>
      <w:bookmarkStart w:id="21" w:name="_Toc485148088"/>
      <w:bookmarkStart w:id="22" w:name="_Toc493775805"/>
      <w:r w:rsidRPr="001620CB">
        <w:t>2</w:t>
      </w:r>
      <w:r w:rsidRPr="001620CB">
        <w:tab/>
        <w:t>References</w:t>
      </w:r>
      <w:bookmarkEnd w:id="16"/>
      <w:bookmarkEnd w:id="17"/>
      <w:bookmarkEnd w:id="18"/>
      <w:bookmarkEnd w:id="19"/>
      <w:bookmarkEnd w:id="20"/>
      <w:bookmarkEnd w:id="21"/>
      <w:bookmarkEnd w:id="22"/>
    </w:p>
    <w:p w14:paraId="11E1B24A" w14:textId="77777777" w:rsidR="00315780" w:rsidRPr="001620CB" w:rsidRDefault="00315780" w:rsidP="00A7219E">
      <w:pPr>
        <w:pStyle w:val="Heading2"/>
      </w:pPr>
      <w:bookmarkStart w:id="23" w:name="_Toc491163480"/>
      <w:bookmarkStart w:id="24" w:name="_Toc491164522"/>
      <w:bookmarkStart w:id="25" w:name="_Toc491259942"/>
      <w:bookmarkStart w:id="26" w:name="_Toc491262169"/>
      <w:bookmarkStart w:id="27" w:name="_Toc300920095"/>
      <w:bookmarkStart w:id="28" w:name="_Toc485148089"/>
      <w:bookmarkStart w:id="29" w:name="_Toc493775806"/>
      <w:bookmarkStart w:id="30" w:name="_Toc300919387"/>
      <w:r w:rsidRPr="001620CB">
        <w:t>2.1</w:t>
      </w:r>
      <w:r w:rsidRPr="001620CB">
        <w:tab/>
        <w:t>Normative references</w:t>
      </w:r>
      <w:bookmarkEnd w:id="23"/>
      <w:bookmarkEnd w:id="24"/>
      <w:bookmarkEnd w:id="25"/>
      <w:bookmarkEnd w:id="26"/>
      <w:bookmarkEnd w:id="27"/>
      <w:bookmarkEnd w:id="28"/>
      <w:bookmarkEnd w:id="29"/>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31" w:name="REF_ONEM2MTS_0001"/>
      <w:r w:rsidRPr="001620CB">
        <w:fldChar w:fldCharType="begin"/>
      </w:r>
      <w:r w:rsidRPr="001620CB">
        <w:instrText>SEQ REF</w:instrText>
      </w:r>
      <w:r w:rsidRPr="001620CB">
        <w:fldChar w:fldCharType="separate"/>
      </w:r>
      <w:r w:rsidRPr="001620CB">
        <w:t>1</w:t>
      </w:r>
      <w:r w:rsidRPr="001620CB">
        <w:fldChar w:fldCharType="end"/>
      </w:r>
      <w:bookmarkEnd w:id="31"/>
      <w:r w:rsidRPr="001620CB">
        <w:t>]</w:t>
      </w:r>
      <w:r w:rsidRPr="001620CB">
        <w:tab/>
      </w:r>
      <w:bookmarkStart w:id="32" w:name="_Ref471900953"/>
      <w:r w:rsidRPr="00EC1795">
        <w:t>oneM2M TS-0001</w:t>
      </w:r>
      <w:r w:rsidRPr="001620CB">
        <w:t>: "Functional Architecture".</w:t>
      </w:r>
      <w:bookmarkEnd w:id="32"/>
    </w:p>
    <w:p w14:paraId="5B237C1B" w14:textId="77777777" w:rsidR="00315780" w:rsidRPr="001620CB" w:rsidRDefault="006C5D20" w:rsidP="006C5D20">
      <w:pPr>
        <w:pStyle w:val="EX"/>
      </w:pPr>
      <w:r w:rsidRPr="001620CB">
        <w:t>[</w:t>
      </w:r>
      <w:bookmarkStart w:id="33" w:name="REF_ONEM2MTS_0003"/>
      <w:r w:rsidRPr="001620CB">
        <w:fldChar w:fldCharType="begin"/>
      </w:r>
      <w:r w:rsidRPr="001620CB">
        <w:instrText>SEQ REF</w:instrText>
      </w:r>
      <w:r w:rsidRPr="001620CB">
        <w:fldChar w:fldCharType="separate"/>
      </w:r>
      <w:r w:rsidRPr="001620CB">
        <w:t>2</w:t>
      </w:r>
      <w:r w:rsidRPr="001620CB">
        <w:fldChar w:fldCharType="end"/>
      </w:r>
      <w:bookmarkEnd w:id="33"/>
      <w:r w:rsidRPr="001620CB">
        <w:t>]</w:t>
      </w:r>
      <w:r w:rsidRPr="001620CB">
        <w:tab/>
      </w:r>
      <w:bookmarkStart w:id="34" w:name="_Ref471899896"/>
      <w:r w:rsidRPr="00EC1795">
        <w:t>oneM2M TS-0003</w:t>
      </w:r>
      <w:r w:rsidRPr="001620CB">
        <w:t>: "Security Solutions".</w:t>
      </w:r>
      <w:bookmarkEnd w:id="34"/>
    </w:p>
    <w:p w14:paraId="7B5CFC0F" w14:textId="0A37D4AF" w:rsidR="00315780" w:rsidRPr="001620CB" w:rsidRDefault="006C5D20" w:rsidP="006C5D20">
      <w:pPr>
        <w:pStyle w:val="EX"/>
      </w:pPr>
      <w:r w:rsidRPr="001620CB">
        <w:t>[</w:t>
      </w:r>
      <w:bookmarkStart w:id="35" w:name="REF_ONEM2MTS_0004"/>
      <w:r w:rsidRPr="001620CB">
        <w:fldChar w:fldCharType="begin"/>
      </w:r>
      <w:r w:rsidRPr="001620CB">
        <w:instrText>SEQ REF</w:instrText>
      </w:r>
      <w:r w:rsidRPr="001620CB">
        <w:fldChar w:fldCharType="separate"/>
      </w:r>
      <w:r w:rsidRPr="001620CB">
        <w:t>3</w:t>
      </w:r>
      <w:r w:rsidRPr="001620CB">
        <w:fldChar w:fldCharType="end"/>
      </w:r>
      <w:bookmarkEnd w:id="35"/>
      <w:r w:rsidRPr="001620CB">
        <w:t>]</w:t>
      </w:r>
      <w:r w:rsidRPr="001620CB">
        <w:tab/>
      </w:r>
      <w:bookmarkStart w:id="36" w:name="_Ref471900962"/>
      <w:r w:rsidRPr="00EC1795">
        <w:t>oneM2M TS-0004</w:t>
      </w:r>
      <w:r w:rsidRPr="001620CB">
        <w:t>: "Service Layer Core Protocol Specification</w:t>
      </w:r>
      <w:bookmarkEnd w:id="36"/>
      <w:r w:rsidR="0007678F">
        <w:t>"</w:t>
      </w:r>
      <w:r w:rsidRPr="001620CB">
        <w:t>.</w:t>
      </w:r>
    </w:p>
    <w:p w14:paraId="393ECD00" w14:textId="1AE6ED4E" w:rsidR="00315780" w:rsidRPr="001620CB" w:rsidRDefault="006C5D20" w:rsidP="006C5D20">
      <w:pPr>
        <w:pStyle w:val="EX"/>
      </w:pPr>
      <w:r w:rsidRPr="001620CB">
        <w:t>[</w:t>
      </w:r>
      <w:bookmarkStart w:id="37" w:name="REF_ONEM2MTS_0008"/>
      <w:r w:rsidRPr="001620CB">
        <w:fldChar w:fldCharType="begin"/>
      </w:r>
      <w:r w:rsidRPr="001620CB">
        <w:instrText>SEQ REF</w:instrText>
      </w:r>
      <w:r w:rsidRPr="001620CB">
        <w:fldChar w:fldCharType="separate"/>
      </w:r>
      <w:r w:rsidRPr="001620CB">
        <w:t>4</w:t>
      </w:r>
      <w:r w:rsidRPr="001620CB">
        <w:fldChar w:fldCharType="end"/>
      </w:r>
      <w:bookmarkEnd w:id="37"/>
      <w:r w:rsidRPr="001620CB">
        <w:t>]</w:t>
      </w:r>
      <w:r w:rsidRPr="001620CB">
        <w:tab/>
      </w:r>
      <w:bookmarkStart w:id="38" w:name="_Ref471900979"/>
      <w:r w:rsidRPr="00EC1795">
        <w:t>oneM2M TS-0008</w:t>
      </w:r>
      <w:r w:rsidRPr="001620CB">
        <w:t>: "CoAP Protocol Binding</w:t>
      </w:r>
      <w:bookmarkEnd w:id="38"/>
      <w:r w:rsidR="0007678F">
        <w:t>"</w:t>
      </w:r>
      <w:r w:rsidRPr="001620CB">
        <w:t>.</w:t>
      </w:r>
    </w:p>
    <w:p w14:paraId="394B5516" w14:textId="282A97DD" w:rsidR="00315780" w:rsidRPr="001620CB" w:rsidRDefault="006C5D20" w:rsidP="006C5D20">
      <w:pPr>
        <w:pStyle w:val="EX"/>
      </w:pPr>
      <w:r w:rsidRPr="001620CB">
        <w:t>[</w:t>
      </w:r>
      <w:bookmarkStart w:id="39" w:name="REF_ONEM2MTS_0009"/>
      <w:r w:rsidRPr="001620CB">
        <w:fldChar w:fldCharType="begin"/>
      </w:r>
      <w:r w:rsidRPr="001620CB">
        <w:instrText>SEQ REF</w:instrText>
      </w:r>
      <w:r w:rsidRPr="001620CB">
        <w:fldChar w:fldCharType="separate"/>
      </w:r>
      <w:r w:rsidRPr="001620CB">
        <w:t>5</w:t>
      </w:r>
      <w:r w:rsidRPr="001620CB">
        <w:fldChar w:fldCharType="end"/>
      </w:r>
      <w:bookmarkEnd w:id="39"/>
      <w:r w:rsidRPr="001620CB">
        <w:t>]</w:t>
      </w:r>
      <w:r w:rsidRPr="001620CB">
        <w:tab/>
      </w:r>
      <w:bookmarkStart w:id="40" w:name="_Ref471900992"/>
      <w:r w:rsidRPr="00EC1795">
        <w:t>oneM2M TS-0009</w:t>
      </w:r>
      <w:r w:rsidRPr="001620CB">
        <w:t>: "</w:t>
      </w:r>
      <w:r w:rsidRPr="00EC1795">
        <w:t>HTTP</w:t>
      </w:r>
      <w:r w:rsidRPr="001620CB">
        <w:t xml:space="preserve"> Protocol Binding</w:t>
      </w:r>
      <w:bookmarkEnd w:id="40"/>
      <w:r w:rsidR="0007678F">
        <w:t>"</w:t>
      </w:r>
      <w:r w:rsidRPr="001620CB">
        <w:t>.</w:t>
      </w:r>
    </w:p>
    <w:p w14:paraId="1A0C0FE6" w14:textId="0510BA8D" w:rsidR="00315780" w:rsidRPr="001620CB" w:rsidRDefault="006C5D20" w:rsidP="006C5D20">
      <w:pPr>
        <w:pStyle w:val="EX"/>
      </w:pPr>
      <w:r w:rsidRPr="001620CB">
        <w:t>[</w:t>
      </w:r>
      <w:bookmarkStart w:id="41" w:name="REF_ONEM2MTS_0010"/>
      <w:r w:rsidRPr="001620CB">
        <w:fldChar w:fldCharType="begin"/>
      </w:r>
      <w:r w:rsidRPr="001620CB">
        <w:instrText>SEQ REF</w:instrText>
      </w:r>
      <w:r w:rsidRPr="001620CB">
        <w:fldChar w:fldCharType="separate"/>
      </w:r>
      <w:r w:rsidRPr="001620CB">
        <w:t>6</w:t>
      </w:r>
      <w:r w:rsidRPr="001620CB">
        <w:fldChar w:fldCharType="end"/>
      </w:r>
      <w:bookmarkEnd w:id="41"/>
      <w:r w:rsidRPr="001620CB">
        <w:t>]</w:t>
      </w:r>
      <w:r w:rsidRPr="001620CB">
        <w:tab/>
      </w:r>
      <w:bookmarkStart w:id="42" w:name="_Ref471901018"/>
      <w:r w:rsidRPr="00EC1795">
        <w:t>oneM2M TS-0010</w:t>
      </w:r>
      <w:r w:rsidRPr="001620CB">
        <w:t>: "</w:t>
      </w:r>
      <w:r w:rsidRPr="00EC1795">
        <w:t>MQTT</w:t>
      </w:r>
      <w:r w:rsidRPr="001620CB">
        <w:t xml:space="preserve"> Protocol Binding</w:t>
      </w:r>
      <w:bookmarkEnd w:id="42"/>
      <w:r w:rsidR="0007678F">
        <w:t>"</w:t>
      </w:r>
      <w:r w:rsidRPr="001620CB">
        <w:t>.</w:t>
      </w:r>
    </w:p>
    <w:p w14:paraId="5BCABB67" w14:textId="6DD16EB7" w:rsidR="00315780" w:rsidRPr="001620CB" w:rsidRDefault="006C5D20" w:rsidP="006C5D20">
      <w:pPr>
        <w:pStyle w:val="EX"/>
      </w:pPr>
      <w:r w:rsidRPr="001620CB">
        <w:t>[</w:t>
      </w:r>
      <w:bookmarkStart w:id="43" w:name="REF_ONEM2MTS_0011"/>
      <w:r w:rsidRPr="001620CB">
        <w:fldChar w:fldCharType="begin"/>
      </w:r>
      <w:r w:rsidRPr="001620CB">
        <w:instrText>SEQ REF</w:instrText>
      </w:r>
      <w:r w:rsidRPr="001620CB">
        <w:fldChar w:fldCharType="separate"/>
      </w:r>
      <w:r w:rsidRPr="001620CB">
        <w:t>7</w:t>
      </w:r>
      <w:r w:rsidRPr="001620CB">
        <w:fldChar w:fldCharType="end"/>
      </w:r>
      <w:bookmarkEnd w:id="43"/>
      <w:r w:rsidRPr="001620CB">
        <w:t>]</w:t>
      </w:r>
      <w:r w:rsidRPr="001620CB">
        <w:tab/>
      </w:r>
      <w:bookmarkStart w:id="44" w:name="_Ref471899861"/>
      <w:r w:rsidRPr="00EC1795">
        <w:t>oneM2M TS-0011:</w:t>
      </w:r>
      <w:r w:rsidRPr="001620CB">
        <w:t xml:space="preserve"> "Common Terminology</w:t>
      </w:r>
      <w:bookmarkEnd w:id="44"/>
      <w:r w:rsidR="0007678F">
        <w:t>"</w:t>
      </w:r>
      <w:r w:rsidRPr="001620CB">
        <w:t>.</w:t>
      </w:r>
    </w:p>
    <w:p w14:paraId="0B8437E3" w14:textId="169144DD" w:rsidR="00315780" w:rsidRPr="001620CB" w:rsidRDefault="006C5D20" w:rsidP="006C5D20">
      <w:pPr>
        <w:pStyle w:val="EX"/>
      </w:pPr>
      <w:r w:rsidRPr="001620CB">
        <w:t>[</w:t>
      </w:r>
      <w:bookmarkStart w:id="45" w:name="REF_ONEM2MTS_0020"/>
      <w:r w:rsidRPr="001620CB">
        <w:fldChar w:fldCharType="begin"/>
      </w:r>
      <w:r w:rsidRPr="001620CB">
        <w:instrText>SEQ REF</w:instrText>
      </w:r>
      <w:r w:rsidRPr="001620CB">
        <w:fldChar w:fldCharType="separate"/>
      </w:r>
      <w:r w:rsidRPr="001620CB">
        <w:t>8</w:t>
      </w:r>
      <w:r w:rsidRPr="001620CB">
        <w:fldChar w:fldCharType="end"/>
      </w:r>
      <w:bookmarkEnd w:id="45"/>
      <w:r w:rsidRPr="001620CB">
        <w:t>]</w:t>
      </w:r>
      <w:r w:rsidRPr="001620CB">
        <w:tab/>
      </w:r>
      <w:bookmarkStart w:id="46" w:name="_Ref471901005"/>
      <w:r w:rsidRPr="00EC1795">
        <w:t>oneM2M TS-0020</w:t>
      </w:r>
      <w:r w:rsidRPr="001620CB">
        <w:t>: "WebSocket Protocol Binding</w:t>
      </w:r>
      <w:bookmarkEnd w:id="46"/>
      <w:r w:rsidR="0007678F">
        <w:t>"</w:t>
      </w:r>
      <w:r w:rsidRPr="001620CB">
        <w:t>.</w:t>
      </w:r>
    </w:p>
    <w:p w14:paraId="6A60AE4B" w14:textId="5E0B98CB" w:rsidR="00315780" w:rsidRPr="001620CB" w:rsidRDefault="006C5D20" w:rsidP="006C5D20">
      <w:pPr>
        <w:pStyle w:val="EX"/>
      </w:pPr>
      <w:r w:rsidRPr="001620CB">
        <w:t>[</w:t>
      </w:r>
      <w:bookmarkStart w:id="47" w:name="REF_ONEM2MTS_0022"/>
      <w:r w:rsidRPr="001620CB">
        <w:fldChar w:fldCharType="begin"/>
      </w:r>
      <w:r w:rsidRPr="001620CB">
        <w:instrText>SEQ REF</w:instrText>
      </w:r>
      <w:r w:rsidRPr="001620CB">
        <w:fldChar w:fldCharType="separate"/>
      </w:r>
      <w:r w:rsidRPr="001620CB">
        <w:t>9</w:t>
      </w:r>
      <w:r w:rsidRPr="001620CB">
        <w:fldChar w:fldCharType="end"/>
      </w:r>
      <w:bookmarkEnd w:id="47"/>
      <w:r w:rsidRPr="001620CB">
        <w:t>]</w:t>
      </w:r>
      <w:r w:rsidRPr="001620CB">
        <w:tab/>
      </w:r>
      <w:bookmarkStart w:id="48" w:name="_Ref477793437"/>
      <w:r w:rsidRPr="00EC1795">
        <w:t>oneM2M TS-0022</w:t>
      </w:r>
      <w:r w:rsidRPr="001620CB">
        <w:t>: "Field Device Configuration</w:t>
      </w:r>
      <w:bookmarkEnd w:id="48"/>
      <w:r w:rsidR="0007678F">
        <w:t>"</w:t>
      </w:r>
      <w:r w:rsidRPr="001620CB">
        <w:t>.</w:t>
      </w:r>
    </w:p>
    <w:p w14:paraId="1A0B613E" w14:textId="77777777" w:rsidR="00315780" w:rsidRPr="001620CB" w:rsidRDefault="00315780" w:rsidP="0070584F">
      <w:pPr>
        <w:pStyle w:val="Heading2"/>
      </w:pPr>
      <w:bookmarkStart w:id="49" w:name="_Toc491163481"/>
      <w:bookmarkStart w:id="50" w:name="_Toc491164523"/>
      <w:bookmarkStart w:id="51" w:name="_Toc491259943"/>
      <w:bookmarkStart w:id="52" w:name="_Toc491262170"/>
      <w:bookmarkStart w:id="53" w:name="_Toc485148090"/>
      <w:bookmarkStart w:id="54" w:name="_Toc493775807"/>
      <w:r w:rsidRPr="001620CB">
        <w:t>2.2</w:t>
      </w:r>
      <w:r w:rsidRPr="001620CB">
        <w:tab/>
        <w:t>Informative references</w:t>
      </w:r>
      <w:bookmarkEnd w:id="30"/>
      <w:bookmarkEnd w:id="49"/>
      <w:bookmarkEnd w:id="50"/>
      <w:bookmarkEnd w:id="51"/>
      <w:bookmarkEnd w:id="52"/>
      <w:bookmarkEnd w:id="53"/>
      <w:bookmarkEnd w:id="54"/>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 xml:space="preserve">not necessary for the application of the present </w:t>
      </w:r>
      <w:proofErr w:type="gramStart"/>
      <w:r w:rsidRPr="001620CB">
        <w:t>document</w:t>
      </w:r>
      <w:proofErr w:type="gramEnd"/>
      <w:r w:rsidRPr="001620CB">
        <w:t xml:space="preserve">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55"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55"/>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56" w:name="_Toc491163482"/>
      <w:bookmarkStart w:id="57" w:name="_Toc491164524"/>
      <w:bookmarkStart w:id="58" w:name="_Toc491259944"/>
      <w:bookmarkStart w:id="59" w:name="_Toc491262171"/>
      <w:bookmarkStart w:id="60" w:name="_Toc300919388"/>
      <w:bookmarkStart w:id="61" w:name="_Toc485148091"/>
      <w:bookmarkStart w:id="62" w:name="_Toc493775808"/>
      <w:r w:rsidRPr="001620CB">
        <w:t>3</w:t>
      </w:r>
      <w:r w:rsidRPr="001620CB">
        <w:tab/>
        <w:t>Definitions and abbreviations</w:t>
      </w:r>
      <w:bookmarkEnd w:id="56"/>
      <w:bookmarkEnd w:id="57"/>
      <w:bookmarkEnd w:id="58"/>
      <w:bookmarkEnd w:id="59"/>
      <w:bookmarkEnd w:id="60"/>
      <w:bookmarkEnd w:id="61"/>
      <w:bookmarkEnd w:id="62"/>
    </w:p>
    <w:p w14:paraId="3D11C2D6" w14:textId="77777777" w:rsidR="00315780" w:rsidRPr="001620CB" w:rsidRDefault="00315780" w:rsidP="0070584F">
      <w:pPr>
        <w:pStyle w:val="Heading2"/>
      </w:pPr>
      <w:bookmarkStart w:id="63" w:name="_Toc491163483"/>
      <w:bookmarkStart w:id="64" w:name="_Toc491164525"/>
      <w:bookmarkStart w:id="65" w:name="_Toc491259945"/>
      <w:bookmarkStart w:id="66" w:name="_Toc491262172"/>
      <w:bookmarkStart w:id="67" w:name="_Toc300919389"/>
      <w:bookmarkStart w:id="68" w:name="_Toc485148092"/>
      <w:bookmarkStart w:id="69" w:name="_Toc493775809"/>
      <w:r w:rsidRPr="001620CB">
        <w:t>3.1</w:t>
      </w:r>
      <w:r w:rsidRPr="001620CB">
        <w:tab/>
        <w:t>Definitions</w:t>
      </w:r>
      <w:bookmarkEnd w:id="63"/>
      <w:bookmarkEnd w:id="64"/>
      <w:bookmarkEnd w:id="65"/>
      <w:bookmarkEnd w:id="66"/>
      <w:bookmarkEnd w:id="67"/>
      <w:bookmarkEnd w:id="68"/>
      <w:bookmarkEnd w:id="69"/>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70" w:name="_Toc491163484"/>
      <w:bookmarkStart w:id="71" w:name="_Toc491164526"/>
      <w:bookmarkStart w:id="72" w:name="_Toc491259946"/>
      <w:bookmarkStart w:id="73" w:name="_Toc491262173"/>
      <w:bookmarkStart w:id="74" w:name="_Toc300919391"/>
      <w:bookmarkStart w:id="75" w:name="_Toc485148093"/>
      <w:bookmarkStart w:id="76" w:name="_Toc493775810"/>
      <w:r w:rsidRPr="001620CB">
        <w:t>3.2</w:t>
      </w:r>
      <w:r w:rsidRPr="001620CB">
        <w:tab/>
        <w:t>Abbreviations</w:t>
      </w:r>
      <w:bookmarkEnd w:id="70"/>
      <w:bookmarkEnd w:id="71"/>
      <w:bookmarkEnd w:id="72"/>
      <w:bookmarkEnd w:id="73"/>
      <w:bookmarkEnd w:id="74"/>
      <w:bookmarkEnd w:id="75"/>
      <w:bookmarkEnd w:id="76"/>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77" w:name="_Toc491164527"/>
      <w:bookmarkStart w:id="78" w:name="_Toc491259947"/>
      <w:bookmarkStart w:id="79" w:name="_Toc491262174"/>
      <w:bookmarkStart w:id="80" w:name="_Toc485148094"/>
      <w:bookmarkStart w:id="81" w:name="_Toc493775811"/>
      <w:bookmarkStart w:id="82" w:name="_Toc491163485"/>
      <w:r w:rsidRPr="001620CB">
        <w:t>4</w:t>
      </w:r>
      <w:r w:rsidRPr="001620CB">
        <w:tab/>
        <w:t>Conventions</w:t>
      </w:r>
      <w:bookmarkEnd w:id="77"/>
      <w:bookmarkEnd w:id="78"/>
      <w:bookmarkEnd w:id="79"/>
      <w:bookmarkEnd w:id="80"/>
      <w:bookmarkEnd w:id="81"/>
      <w:r w:rsidRPr="001620CB">
        <w:t xml:space="preserve"> </w:t>
      </w:r>
      <w:bookmarkEnd w:id="82"/>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83" w:name="_Toc491163486"/>
      <w:bookmarkStart w:id="84" w:name="_Toc491164528"/>
      <w:bookmarkStart w:id="85" w:name="_Toc491259948"/>
      <w:bookmarkStart w:id="86" w:name="_Toc491262175"/>
      <w:bookmarkStart w:id="87" w:name="_Toc485148095"/>
      <w:bookmarkStart w:id="88" w:name="_Toc493775812"/>
      <w:r w:rsidRPr="001620CB">
        <w:lastRenderedPageBreak/>
        <w:t>5</w:t>
      </w:r>
      <w:r w:rsidRPr="001620CB">
        <w:tab/>
        <w:t>General Description</w:t>
      </w:r>
      <w:bookmarkEnd w:id="83"/>
      <w:bookmarkEnd w:id="84"/>
      <w:bookmarkEnd w:id="85"/>
      <w:bookmarkEnd w:id="86"/>
      <w:bookmarkEnd w:id="87"/>
      <w:bookmarkEnd w:id="88"/>
    </w:p>
    <w:p w14:paraId="0CCACFFC" w14:textId="77777777" w:rsidR="00315780" w:rsidRPr="001620CB" w:rsidRDefault="00315780" w:rsidP="0007678F">
      <w:pPr>
        <w:pStyle w:val="Heading2"/>
      </w:pPr>
      <w:bookmarkStart w:id="89" w:name="_Toc491163487"/>
      <w:bookmarkStart w:id="90" w:name="_Toc491164529"/>
      <w:bookmarkStart w:id="91" w:name="_Toc491259949"/>
      <w:bookmarkStart w:id="92" w:name="_Toc491262176"/>
      <w:bookmarkStart w:id="93" w:name="_Toc485148096"/>
      <w:bookmarkStart w:id="94" w:name="_Toc493775813"/>
      <w:r w:rsidRPr="001620CB">
        <w:t>5.1</w:t>
      </w:r>
      <w:r w:rsidRPr="001620CB">
        <w:tab/>
      </w:r>
      <w:r w:rsidRPr="00EC1795">
        <w:t>MAF</w:t>
      </w:r>
      <w:r w:rsidRPr="001620CB">
        <w:t xml:space="preserve"> Interface</w:t>
      </w:r>
      <w:bookmarkEnd w:id="89"/>
      <w:bookmarkEnd w:id="90"/>
      <w:bookmarkEnd w:id="91"/>
      <w:bookmarkEnd w:id="92"/>
      <w:bookmarkEnd w:id="93"/>
      <w:bookmarkEnd w:id="94"/>
    </w:p>
    <w:p w14:paraId="5B99A3E1" w14:textId="77777777" w:rsidR="00315780" w:rsidRPr="001620CB" w:rsidRDefault="00315780" w:rsidP="0007678F">
      <w:pPr>
        <w:pStyle w:val="Heading3"/>
      </w:pPr>
      <w:bookmarkStart w:id="95" w:name="_Toc491163488"/>
      <w:bookmarkStart w:id="96" w:name="_Toc491164530"/>
      <w:bookmarkStart w:id="97" w:name="_Toc491259950"/>
      <w:bookmarkStart w:id="98" w:name="_Toc491262177"/>
      <w:bookmarkStart w:id="99" w:name="_Toc485148097"/>
      <w:bookmarkStart w:id="100" w:name="_Toc493775814"/>
      <w:r w:rsidRPr="001620CB">
        <w:t>5.1.1</w:t>
      </w:r>
      <w:r w:rsidRPr="001620CB">
        <w:tab/>
        <w:t>Introduction</w:t>
      </w:r>
      <w:bookmarkEnd w:id="95"/>
      <w:bookmarkEnd w:id="96"/>
      <w:bookmarkEnd w:id="97"/>
      <w:bookmarkEnd w:id="98"/>
      <w:bookmarkEnd w:id="99"/>
      <w:bookmarkEnd w:id="100"/>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w:t>
      </w:r>
      <w:proofErr w:type="gramStart"/>
      <w:r w:rsidRPr="001620CB">
        <w:t>clients, and</w:t>
      </w:r>
      <w:proofErr w:type="gramEnd"/>
      <w:r w:rsidRPr="001620CB">
        <w:t xml:space="preserve">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w:t>
      </w:r>
      <w:proofErr w:type="gramStart"/>
      <w:r w:rsidRPr="001620CB">
        <w:t>particular Application</w:t>
      </w:r>
      <w:proofErr w:type="gramEnd"/>
      <w:r w:rsidRPr="001620CB">
        <w:t xml:space="preserve">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w:t>
      </w:r>
      <w:proofErr w:type="gramStart"/>
      <w:r w:rsidRPr="001620CB">
        <w:t>stakeholder, and</w:t>
      </w:r>
      <w:proofErr w:type="gramEnd"/>
      <w:r w:rsidRPr="001620CB">
        <w:t xml:space="preserve">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w:t>
      </w:r>
      <w:proofErr w:type="gramStart"/>
      <w:r w:rsidRPr="001620CB">
        <w:t>Client, and</w:t>
      </w:r>
      <w:proofErr w:type="gramEnd"/>
      <w:r w:rsidRPr="001620CB">
        <w:t xml:space="preserve">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01" w:name="_Toc491163489"/>
      <w:bookmarkStart w:id="102" w:name="_Toc491164531"/>
      <w:bookmarkStart w:id="103" w:name="_Toc491259951"/>
      <w:bookmarkStart w:id="104" w:name="_Toc491262178"/>
      <w:bookmarkStart w:id="105" w:name="_Toc485148098"/>
      <w:bookmarkStart w:id="106" w:name="_Toc493775815"/>
      <w:r w:rsidRPr="001620CB">
        <w:t>5.1.2</w:t>
      </w:r>
      <w:r w:rsidRPr="001620CB">
        <w:tab/>
      </w:r>
      <w:r w:rsidRPr="00EC1795">
        <w:t>MAF</w:t>
      </w:r>
      <w:r w:rsidRPr="001620CB">
        <w:t xml:space="preserve"> Interface Overview</w:t>
      </w:r>
      <w:bookmarkEnd w:id="101"/>
      <w:bookmarkEnd w:id="102"/>
      <w:bookmarkEnd w:id="103"/>
      <w:bookmarkEnd w:id="104"/>
      <w:bookmarkEnd w:id="105"/>
      <w:bookmarkEnd w:id="106"/>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63A0CF99" w:rsidR="00174EC5" w:rsidRPr="001620CB" w:rsidRDefault="001E44D4" w:rsidP="00174EC5">
      <w:r w:rsidRPr="001620CB">
        <w:t xml:space="preserve">Common data types applicable to the </w:t>
      </w:r>
      <w:r w:rsidRPr="00EC1795">
        <w:t>MAF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w:t>
      </w:r>
      <w:proofErr w:type="gramStart"/>
      <w:r>
        <w:t>m:resourceType</w:t>
      </w:r>
      <w:proofErr w:type="gramEnd"/>
      <w:r>
        <w:t xml:space="preserv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w:t>
      </w:r>
      <w:proofErr w:type="gramStart"/>
      <w:r>
        <w:t>m:childResourceRef</w:t>
      </w:r>
      <w:proofErr w:type="gramEnd"/>
      <w:r>
        <w:t>.</w:t>
      </w:r>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w:t>
      </w:r>
      <w:r w:rsidRPr="001620CB">
        <w:lastRenderedPageBreak/>
        <w:t xml:space="preserve">Note that this is </w:t>
      </w:r>
      <w:r w:rsidRPr="00EC1795">
        <w:t>in</w:t>
      </w:r>
      <w:r w:rsidRPr="001620CB">
        <w:t xml:space="preserve"> contrast to primitives on the Mca and Mcc interface, where the </w:t>
      </w:r>
      <w:proofErr w:type="gramStart"/>
      <w:r w:rsidRPr="001620CB">
        <w:rPr>
          <w:b/>
          <w:i/>
        </w:rPr>
        <w:t>From</w:t>
      </w:r>
      <w:proofErr w:type="gramEnd"/>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4D5E8FF1" w14:textId="77777777" w:rsidR="00E540FB" w:rsidRPr="001620CB" w:rsidRDefault="00E540FB" w:rsidP="00E540FB">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E540FB" w:rsidRPr="001620CB" w14:paraId="13B32B8A" w14:textId="77777777" w:rsidTr="006C19CC">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3FC4F4BB"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01ED7E2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0F0D7E4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E540FB" w:rsidRPr="001620CB" w14:paraId="7A63A93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5B9A1643"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154ECF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7213BDC2" w14:textId="77777777" w:rsidR="00E540FB" w:rsidRPr="001620CB" w:rsidRDefault="00E540FB" w:rsidP="00EC0771">
            <w:pPr>
              <w:keepNext/>
              <w:keepLines/>
              <w:spacing w:after="0"/>
              <w:rPr>
                <w:rFonts w:ascii="Arial" w:eastAsia="Arial Unicode MS" w:hAnsi="Arial"/>
                <w:sz w:val="18"/>
              </w:rPr>
            </w:pPr>
          </w:p>
        </w:tc>
      </w:tr>
      <w:tr w:rsidR="00E540FB" w:rsidRPr="001620CB" w14:paraId="5C074F12"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5C60B3C5"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04DD7D5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401E0DE1" w14:textId="77777777" w:rsidR="00E540FB" w:rsidRPr="001620CB" w:rsidRDefault="00E540FB" w:rsidP="00EC0771">
            <w:pPr>
              <w:keepNext/>
              <w:keepLines/>
              <w:spacing w:after="0"/>
              <w:rPr>
                <w:rFonts w:ascii="Arial" w:eastAsia="Arial Unicode MS" w:hAnsi="Arial"/>
                <w:sz w:val="18"/>
              </w:rPr>
            </w:pPr>
          </w:p>
        </w:tc>
      </w:tr>
      <w:tr w:rsidR="00E540FB" w:rsidRPr="001620CB" w14:paraId="3B7C37AB"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1F7159AE"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5A8A308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02741CA9"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E540FB" w:rsidRPr="001620CB" w14:paraId="433863C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27705E6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1CE2B0F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3FABF73B" w14:textId="77777777" w:rsidR="00E540FB" w:rsidRPr="00EC1795" w:rsidRDefault="00E540FB" w:rsidP="00EC0771">
            <w:pPr>
              <w:keepNext/>
              <w:keepLines/>
              <w:spacing w:after="0"/>
              <w:rPr>
                <w:rFonts w:ascii="Arial" w:eastAsia="Arial Unicode MS" w:hAnsi="Arial"/>
                <w:sz w:val="18"/>
              </w:rPr>
            </w:pPr>
          </w:p>
        </w:tc>
      </w:tr>
      <w:tr w:rsidR="00E540FB" w:rsidRPr="001620CB" w14:paraId="03B5CD27"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6559B9B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3E36803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4BE0A20E"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w:t>
            </w:r>
            <w:proofErr w:type="gramStart"/>
            <w:r>
              <w:rPr>
                <w:rFonts w:ascii="Arial" w:eastAsia="Arial Unicode MS" w:hAnsi="Arial"/>
                <w:sz w:val="18"/>
              </w:rPr>
              <w:t>m:resourceType</w:t>
            </w:r>
            <w:proofErr w:type="gramEnd"/>
            <w:r>
              <w:rPr>
                <w:rFonts w:ascii="Arial" w:eastAsia="Arial Unicode MS" w:hAnsi="Arial"/>
                <w:sz w:val="18"/>
              </w:rPr>
              <w:t xml:space="preserve"> interpreted as in Table 5.1.2-4</w:t>
            </w:r>
          </w:p>
        </w:tc>
      </w:tr>
      <w:tr w:rsidR="00E540FB" w:rsidRPr="001620CB" w14:paraId="2D367D4B" w14:textId="77777777" w:rsidTr="006C19CC">
        <w:trPr>
          <w:jc w:val="center"/>
        </w:trPr>
        <w:tc>
          <w:tcPr>
            <w:tcW w:w="2263" w:type="dxa"/>
            <w:tcBorders>
              <w:top w:val="single" w:sz="4" w:space="0" w:color="000000"/>
              <w:left w:val="single" w:sz="4" w:space="0" w:color="000000"/>
              <w:bottom w:val="single" w:sz="4" w:space="0" w:color="auto"/>
              <w:right w:val="single" w:sz="4" w:space="0" w:color="auto"/>
            </w:tcBorders>
          </w:tcPr>
          <w:p w14:paraId="708C1161"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4883A9A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7E0F54D5" w14:textId="77777777" w:rsidR="00E540FB" w:rsidRPr="001620CB" w:rsidRDefault="00E540FB" w:rsidP="00EC0771">
            <w:pPr>
              <w:keepNext/>
              <w:keepLines/>
              <w:spacing w:after="0"/>
              <w:rPr>
                <w:rFonts w:ascii="Arial" w:eastAsia="Arial Unicode MS" w:hAnsi="Arial"/>
                <w:sz w:val="18"/>
              </w:rPr>
            </w:pPr>
          </w:p>
        </w:tc>
      </w:tr>
      <w:tr w:rsidR="00E540FB" w:rsidRPr="001620CB" w14:paraId="695CEF46" w14:textId="77777777" w:rsidTr="006C19CC">
        <w:trPr>
          <w:jc w:val="center"/>
        </w:trPr>
        <w:tc>
          <w:tcPr>
            <w:tcW w:w="2263" w:type="dxa"/>
            <w:tcBorders>
              <w:top w:val="single" w:sz="4" w:space="0" w:color="auto"/>
              <w:left w:val="single" w:sz="4" w:space="0" w:color="auto"/>
              <w:bottom w:val="single" w:sz="4" w:space="0" w:color="auto"/>
              <w:right w:val="single" w:sz="4" w:space="0" w:color="auto"/>
            </w:tcBorders>
          </w:tcPr>
          <w:p w14:paraId="1E71814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03799B9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6B52FA65" w14:textId="77777777" w:rsidR="00E540FB" w:rsidRPr="001620CB" w:rsidRDefault="00E540FB" w:rsidP="00EC0771">
            <w:pPr>
              <w:keepNext/>
              <w:keepLines/>
              <w:spacing w:after="0"/>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371F7C6A" w:rsidR="00174EC5" w:rsidRDefault="00174EC5" w:rsidP="00174EC5"/>
    <w:p w14:paraId="4DC9D105" w14:textId="77777777" w:rsidR="00E540FB" w:rsidRPr="00AB4DC7" w:rsidRDefault="00E540FB" w:rsidP="00E540FB">
      <w:pPr>
        <w:pStyle w:val="TH"/>
        <w:rPr>
          <w:rFonts w:eastAsia="MS Mincho"/>
        </w:rPr>
      </w:pPr>
      <w:bookmarkStart w:id="107" w:name="_Ref447030262"/>
      <w:r w:rsidRPr="00AB4DC7">
        <w:rPr>
          <w:rFonts w:eastAsia="MS Mincho"/>
        </w:rPr>
        <w:t xml:space="preserve">Table </w:t>
      </w:r>
      <w:r>
        <w:t>5.1.2</w:t>
      </w:r>
      <w:r w:rsidRPr="00AB4DC7">
        <w:noBreakHyphen/>
      </w:r>
      <w:bookmarkEnd w:id="107"/>
      <w:r>
        <w:t>4</w:t>
      </w:r>
      <w:r w:rsidRPr="00AB4DC7">
        <w:rPr>
          <w:rFonts w:eastAsia="MS Mincho"/>
        </w:rPr>
        <w:t xml:space="preserve">: Interpretation of </w:t>
      </w:r>
      <w:r>
        <w:rPr>
          <w:rFonts w:eastAsia="MS Mincho"/>
        </w:rPr>
        <w:t>enumeration values of m2</w:t>
      </w:r>
      <w:proofErr w:type="gramStart"/>
      <w:r>
        <w:rPr>
          <w:rFonts w:eastAsia="MS Mincho"/>
        </w:rPr>
        <w:t>m:</w:t>
      </w:r>
      <w:r w:rsidRPr="00AB4DC7">
        <w:rPr>
          <w:rFonts w:eastAsia="MS Mincho"/>
        </w:rPr>
        <w:t>resourceType</w:t>
      </w:r>
      <w:proofErr w:type="gramEnd"/>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3642"/>
        <w:gridCol w:w="2875"/>
      </w:tblGrid>
      <w:tr w:rsidR="00E540FB" w:rsidRPr="00AB4DC7" w14:paraId="72D1D669" w14:textId="77777777" w:rsidTr="006C19CC">
        <w:trPr>
          <w:jc w:val="center"/>
        </w:trPr>
        <w:tc>
          <w:tcPr>
            <w:tcW w:w="1398" w:type="dxa"/>
            <w:shd w:val="clear" w:color="auto" w:fill="auto"/>
          </w:tcPr>
          <w:p w14:paraId="52648A2D" w14:textId="77777777" w:rsidR="00E540FB" w:rsidRPr="00AB4DC7" w:rsidRDefault="00E540FB" w:rsidP="006C19CC">
            <w:pPr>
              <w:pStyle w:val="TAH"/>
              <w:rPr>
                <w:rFonts w:eastAsia="MS Mincho"/>
                <w:lang w:eastAsia="ja-JP"/>
              </w:rPr>
            </w:pPr>
            <w:r w:rsidRPr="00AB4DC7">
              <w:rPr>
                <w:rFonts w:eastAsia="MS Mincho" w:hint="eastAsia"/>
                <w:lang w:eastAsia="ja-JP"/>
              </w:rPr>
              <w:t>Value</w:t>
            </w:r>
          </w:p>
        </w:tc>
        <w:tc>
          <w:tcPr>
            <w:tcW w:w="3642" w:type="dxa"/>
            <w:shd w:val="clear" w:color="auto" w:fill="auto"/>
          </w:tcPr>
          <w:p w14:paraId="7615C69F" w14:textId="77777777" w:rsidR="00E540FB" w:rsidRPr="00AB4DC7" w:rsidRDefault="00E540FB" w:rsidP="006C19CC">
            <w:pPr>
              <w:pStyle w:val="TAH"/>
              <w:rPr>
                <w:rFonts w:eastAsia="MS Mincho"/>
                <w:lang w:eastAsia="ja-JP"/>
              </w:rPr>
            </w:pPr>
            <w:r w:rsidRPr="00AB4DC7">
              <w:rPr>
                <w:rFonts w:eastAsia="MS Mincho" w:hint="eastAsia"/>
                <w:lang w:eastAsia="ja-JP"/>
              </w:rPr>
              <w:t>Interpretation</w:t>
            </w:r>
          </w:p>
        </w:tc>
        <w:tc>
          <w:tcPr>
            <w:tcW w:w="2875" w:type="dxa"/>
            <w:shd w:val="clear" w:color="auto" w:fill="auto"/>
          </w:tcPr>
          <w:p w14:paraId="3C71BFA4" w14:textId="77777777" w:rsidR="00E540FB" w:rsidRPr="00AB4DC7" w:rsidRDefault="00E540FB" w:rsidP="006C19CC">
            <w:pPr>
              <w:pStyle w:val="TAH"/>
              <w:rPr>
                <w:rFonts w:eastAsia="MS Mincho"/>
                <w:lang w:eastAsia="ja-JP"/>
              </w:rPr>
            </w:pPr>
            <w:r w:rsidRPr="00AB4DC7">
              <w:rPr>
                <w:rFonts w:eastAsia="MS Mincho" w:hint="eastAsia"/>
                <w:lang w:eastAsia="ja-JP"/>
              </w:rPr>
              <w:t>Note</w:t>
            </w:r>
          </w:p>
        </w:tc>
      </w:tr>
      <w:tr w:rsidR="00E540FB" w:rsidRPr="00AB4DC7" w14:paraId="022D844E" w14:textId="77777777" w:rsidTr="006C19CC">
        <w:trPr>
          <w:jc w:val="center"/>
        </w:trPr>
        <w:tc>
          <w:tcPr>
            <w:tcW w:w="1398" w:type="dxa"/>
            <w:shd w:val="clear" w:color="auto" w:fill="auto"/>
          </w:tcPr>
          <w:p w14:paraId="771B6032" w14:textId="77777777" w:rsidR="00E540FB" w:rsidRPr="00AB4DC7" w:rsidRDefault="00E540FB" w:rsidP="006C19CC">
            <w:pPr>
              <w:pStyle w:val="TAC"/>
              <w:rPr>
                <w:rFonts w:eastAsia="MS Mincho"/>
                <w:lang w:eastAsia="ja-JP"/>
              </w:rPr>
            </w:pPr>
            <w:r w:rsidRPr="00AB4DC7">
              <w:rPr>
                <w:rFonts w:eastAsia="MS Mincho" w:hint="eastAsia"/>
                <w:lang w:eastAsia="ja-JP"/>
              </w:rPr>
              <w:t>1</w:t>
            </w:r>
          </w:p>
        </w:tc>
        <w:tc>
          <w:tcPr>
            <w:tcW w:w="3642" w:type="dxa"/>
            <w:shd w:val="clear" w:color="auto" w:fill="auto"/>
          </w:tcPr>
          <w:p w14:paraId="70464749" w14:textId="77777777" w:rsidR="00E540FB" w:rsidRPr="00AB4DC7" w:rsidRDefault="00E540FB" w:rsidP="006C19CC">
            <w:pPr>
              <w:pStyle w:val="TAL"/>
              <w:rPr>
                <w:rFonts w:eastAsia="MS Mincho"/>
              </w:rPr>
            </w:pPr>
            <w:r>
              <w:rPr>
                <w:rFonts w:eastAsia="MS Mincho"/>
              </w:rPr>
              <w:t>MAFBase</w:t>
            </w:r>
          </w:p>
        </w:tc>
        <w:tc>
          <w:tcPr>
            <w:tcW w:w="2875" w:type="dxa"/>
            <w:shd w:val="clear" w:color="auto" w:fill="auto"/>
          </w:tcPr>
          <w:p w14:paraId="5329B5BA" w14:textId="77777777" w:rsidR="00E540FB" w:rsidRPr="00AB4DC7" w:rsidRDefault="00E540FB" w:rsidP="006C19CC">
            <w:pPr>
              <w:pStyle w:val="TAL"/>
              <w:rPr>
                <w:rFonts w:eastAsia="MS Mincho"/>
                <w:lang w:eastAsia="ja-JP"/>
              </w:rPr>
            </w:pPr>
          </w:p>
        </w:tc>
      </w:tr>
      <w:tr w:rsidR="00E540FB" w:rsidRPr="00AB4DC7" w14:paraId="7BB7026C" w14:textId="77777777" w:rsidTr="006C19CC">
        <w:trPr>
          <w:jc w:val="center"/>
        </w:trPr>
        <w:tc>
          <w:tcPr>
            <w:tcW w:w="1398" w:type="dxa"/>
            <w:shd w:val="clear" w:color="auto" w:fill="auto"/>
          </w:tcPr>
          <w:p w14:paraId="27394EBF" w14:textId="77777777" w:rsidR="00E540FB" w:rsidRPr="00AB4DC7" w:rsidRDefault="00E540FB" w:rsidP="006C19CC">
            <w:pPr>
              <w:pStyle w:val="TAC"/>
              <w:rPr>
                <w:rFonts w:eastAsia="MS Mincho"/>
                <w:lang w:eastAsia="ja-JP"/>
              </w:rPr>
            </w:pPr>
            <w:r w:rsidRPr="00AB4DC7">
              <w:rPr>
                <w:rFonts w:eastAsia="MS Mincho" w:hint="eastAsia"/>
                <w:lang w:eastAsia="ja-JP"/>
              </w:rPr>
              <w:t>2</w:t>
            </w:r>
          </w:p>
        </w:tc>
        <w:tc>
          <w:tcPr>
            <w:tcW w:w="3642" w:type="dxa"/>
            <w:shd w:val="clear" w:color="auto" w:fill="auto"/>
          </w:tcPr>
          <w:p w14:paraId="5C8EC7E2" w14:textId="77777777" w:rsidR="00E540FB" w:rsidRPr="00AB4DC7" w:rsidRDefault="00E540FB" w:rsidP="006C19CC">
            <w:pPr>
              <w:pStyle w:val="TAL"/>
              <w:rPr>
                <w:rFonts w:eastAsia="MS Mincho"/>
              </w:rPr>
            </w:pPr>
            <w:r>
              <w:rPr>
                <w:rFonts w:eastAsia="MS Mincho"/>
              </w:rPr>
              <w:t>MEFBase</w:t>
            </w:r>
          </w:p>
        </w:tc>
        <w:tc>
          <w:tcPr>
            <w:tcW w:w="2875" w:type="dxa"/>
            <w:shd w:val="clear" w:color="auto" w:fill="auto"/>
          </w:tcPr>
          <w:p w14:paraId="6C97196B" w14:textId="77777777" w:rsidR="00E540FB" w:rsidRPr="00AB4DC7" w:rsidRDefault="00E540FB" w:rsidP="006C19CC">
            <w:pPr>
              <w:pStyle w:val="TAL"/>
              <w:rPr>
                <w:rFonts w:eastAsia="MS Mincho"/>
                <w:lang w:eastAsia="ja-JP"/>
              </w:rPr>
            </w:pPr>
          </w:p>
        </w:tc>
      </w:tr>
      <w:tr w:rsidR="00E540FB" w:rsidRPr="00AB4DC7" w14:paraId="48D61C59" w14:textId="77777777" w:rsidTr="006C19CC">
        <w:trPr>
          <w:jc w:val="center"/>
        </w:trPr>
        <w:tc>
          <w:tcPr>
            <w:tcW w:w="1398" w:type="dxa"/>
            <w:shd w:val="clear" w:color="auto" w:fill="auto"/>
          </w:tcPr>
          <w:p w14:paraId="36E4E072" w14:textId="77777777" w:rsidR="00E540FB" w:rsidRPr="00AB4DC7" w:rsidRDefault="00E540FB" w:rsidP="006C19CC">
            <w:pPr>
              <w:pStyle w:val="TAC"/>
              <w:rPr>
                <w:rFonts w:eastAsia="MS Mincho"/>
                <w:lang w:eastAsia="ja-JP"/>
              </w:rPr>
            </w:pPr>
            <w:r w:rsidRPr="00AB4DC7">
              <w:rPr>
                <w:rFonts w:eastAsia="MS Mincho" w:hint="eastAsia"/>
                <w:lang w:eastAsia="ja-JP"/>
              </w:rPr>
              <w:t>3</w:t>
            </w:r>
          </w:p>
        </w:tc>
        <w:tc>
          <w:tcPr>
            <w:tcW w:w="3642" w:type="dxa"/>
            <w:shd w:val="clear" w:color="auto" w:fill="auto"/>
          </w:tcPr>
          <w:p w14:paraId="05834EF5" w14:textId="77777777" w:rsidR="00E540FB" w:rsidRPr="00AB4DC7" w:rsidRDefault="00E540FB" w:rsidP="006C19CC">
            <w:pPr>
              <w:pStyle w:val="TAL"/>
              <w:rPr>
                <w:rFonts w:eastAsia="MS Mincho"/>
              </w:rPr>
            </w:pPr>
            <w:r>
              <w:rPr>
                <w:rFonts w:eastAsia="MS Mincho"/>
              </w:rPr>
              <w:t>mafClientReg</w:t>
            </w:r>
          </w:p>
        </w:tc>
        <w:tc>
          <w:tcPr>
            <w:tcW w:w="2875" w:type="dxa"/>
            <w:shd w:val="clear" w:color="auto" w:fill="auto"/>
          </w:tcPr>
          <w:p w14:paraId="1978C2CE" w14:textId="77777777" w:rsidR="00E540FB" w:rsidRPr="00AB4DC7" w:rsidRDefault="00E540FB" w:rsidP="006C19CC">
            <w:pPr>
              <w:pStyle w:val="TAL"/>
              <w:rPr>
                <w:rFonts w:eastAsia="MS Mincho"/>
                <w:lang w:eastAsia="ja-JP"/>
              </w:rPr>
            </w:pPr>
          </w:p>
        </w:tc>
      </w:tr>
      <w:tr w:rsidR="00E540FB" w:rsidRPr="00AB4DC7" w14:paraId="727C951F" w14:textId="77777777" w:rsidTr="006C19CC">
        <w:trPr>
          <w:jc w:val="center"/>
        </w:trPr>
        <w:tc>
          <w:tcPr>
            <w:tcW w:w="1398" w:type="dxa"/>
            <w:shd w:val="clear" w:color="auto" w:fill="auto"/>
          </w:tcPr>
          <w:p w14:paraId="590A4F0F" w14:textId="77777777" w:rsidR="00E540FB" w:rsidRPr="00AB4DC7" w:rsidRDefault="00E540FB" w:rsidP="006C19CC">
            <w:pPr>
              <w:pStyle w:val="TAC"/>
              <w:rPr>
                <w:rFonts w:eastAsia="MS Mincho"/>
                <w:lang w:eastAsia="ja-JP"/>
              </w:rPr>
            </w:pPr>
            <w:r w:rsidRPr="00AB4DC7">
              <w:rPr>
                <w:rFonts w:eastAsia="MS Mincho" w:hint="eastAsia"/>
                <w:lang w:eastAsia="ja-JP"/>
              </w:rPr>
              <w:t>4</w:t>
            </w:r>
          </w:p>
        </w:tc>
        <w:tc>
          <w:tcPr>
            <w:tcW w:w="3642" w:type="dxa"/>
            <w:shd w:val="clear" w:color="auto" w:fill="auto"/>
          </w:tcPr>
          <w:p w14:paraId="7B87CC49" w14:textId="77777777" w:rsidR="00E540FB" w:rsidRPr="00AB4DC7" w:rsidRDefault="00E540FB" w:rsidP="006C19CC">
            <w:pPr>
              <w:pStyle w:val="TAL"/>
              <w:rPr>
                <w:rFonts w:eastAsia="MS Mincho"/>
              </w:rPr>
            </w:pPr>
            <w:r>
              <w:rPr>
                <w:rFonts w:eastAsia="MS Mincho"/>
              </w:rPr>
              <w:t>mefClientReg</w:t>
            </w:r>
          </w:p>
        </w:tc>
        <w:tc>
          <w:tcPr>
            <w:tcW w:w="2875" w:type="dxa"/>
            <w:shd w:val="clear" w:color="auto" w:fill="auto"/>
          </w:tcPr>
          <w:p w14:paraId="23B5048F" w14:textId="77777777" w:rsidR="00E540FB" w:rsidRPr="00AB4DC7" w:rsidRDefault="00E540FB" w:rsidP="006C19CC">
            <w:pPr>
              <w:pStyle w:val="TAL"/>
              <w:rPr>
                <w:rFonts w:eastAsia="MS Mincho"/>
                <w:lang w:eastAsia="ja-JP"/>
              </w:rPr>
            </w:pPr>
          </w:p>
        </w:tc>
      </w:tr>
      <w:tr w:rsidR="00E540FB" w:rsidRPr="00AB4DC7" w14:paraId="16529DFF" w14:textId="77777777" w:rsidTr="006C19CC">
        <w:trPr>
          <w:jc w:val="center"/>
        </w:trPr>
        <w:tc>
          <w:tcPr>
            <w:tcW w:w="1398" w:type="dxa"/>
            <w:shd w:val="clear" w:color="auto" w:fill="auto"/>
          </w:tcPr>
          <w:p w14:paraId="3071C8CA" w14:textId="77777777" w:rsidR="00E540FB" w:rsidRPr="00AB4DC7" w:rsidRDefault="00E540FB" w:rsidP="006C19CC">
            <w:pPr>
              <w:pStyle w:val="TAC"/>
              <w:rPr>
                <w:rFonts w:eastAsia="MS Mincho"/>
                <w:lang w:eastAsia="ja-JP"/>
              </w:rPr>
            </w:pPr>
            <w:r w:rsidRPr="00AB4DC7">
              <w:rPr>
                <w:rFonts w:eastAsia="MS Mincho" w:hint="eastAsia"/>
                <w:lang w:eastAsia="ja-JP"/>
              </w:rPr>
              <w:t>5</w:t>
            </w:r>
          </w:p>
        </w:tc>
        <w:tc>
          <w:tcPr>
            <w:tcW w:w="3642" w:type="dxa"/>
            <w:shd w:val="clear" w:color="auto" w:fill="auto"/>
          </w:tcPr>
          <w:p w14:paraId="1830B10C" w14:textId="77777777" w:rsidR="00E540FB" w:rsidRPr="00AB4DC7" w:rsidRDefault="00E540FB" w:rsidP="006C19CC">
            <w:pPr>
              <w:pStyle w:val="TAL"/>
              <w:rPr>
                <w:rFonts w:eastAsia="MS Mincho"/>
              </w:rPr>
            </w:pPr>
            <w:r>
              <w:rPr>
                <w:rFonts w:eastAsia="MS Mincho"/>
              </w:rPr>
              <w:t>symmKeyReg</w:t>
            </w:r>
          </w:p>
        </w:tc>
        <w:tc>
          <w:tcPr>
            <w:tcW w:w="2875" w:type="dxa"/>
            <w:shd w:val="clear" w:color="auto" w:fill="auto"/>
          </w:tcPr>
          <w:p w14:paraId="1F04CDA9" w14:textId="77777777" w:rsidR="00E540FB" w:rsidRPr="00AB4DC7" w:rsidRDefault="00E540FB" w:rsidP="006C19CC">
            <w:pPr>
              <w:pStyle w:val="TAL"/>
              <w:rPr>
                <w:rFonts w:eastAsia="MS Mincho"/>
                <w:lang w:eastAsia="ja-JP"/>
              </w:rPr>
            </w:pPr>
          </w:p>
        </w:tc>
      </w:tr>
      <w:tr w:rsidR="00E540FB" w:rsidRPr="00AB4DC7" w14:paraId="47167EF7" w14:textId="77777777" w:rsidTr="006C19CC">
        <w:trPr>
          <w:jc w:val="center"/>
        </w:trPr>
        <w:tc>
          <w:tcPr>
            <w:tcW w:w="1398" w:type="dxa"/>
            <w:shd w:val="clear" w:color="auto" w:fill="auto"/>
          </w:tcPr>
          <w:p w14:paraId="7A83EBB1" w14:textId="77777777" w:rsidR="00E540FB" w:rsidRPr="00AB4DC7" w:rsidRDefault="00E540FB" w:rsidP="006C19CC">
            <w:pPr>
              <w:pStyle w:val="TAC"/>
              <w:rPr>
                <w:rFonts w:eastAsia="MS Mincho"/>
                <w:lang w:eastAsia="ja-JP"/>
              </w:rPr>
            </w:pPr>
            <w:r w:rsidRPr="00AB4DC7">
              <w:rPr>
                <w:rFonts w:eastAsia="MS Mincho" w:hint="eastAsia"/>
                <w:lang w:eastAsia="ja-JP"/>
              </w:rPr>
              <w:t>6</w:t>
            </w:r>
          </w:p>
        </w:tc>
        <w:tc>
          <w:tcPr>
            <w:tcW w:w="3642" w:type="dxa"/>
            <w:shd w:val="clear" w:color="auto" w:fill="auto"/>
          </w:tcPr>
          <w:p w14:paraId="31F5DE03" w14:textId="77777777" w:rsidR="00E540FB" w:rsidRPr="00AB4DC7" w:rsidRDefault="00E540FB" w:rsidP="006C19CC">
            <w:pPr>
              <w:pStyle w:val="TAL"/>
              <w:rPr>
                <w:rFonts w:eastAsia="MS Mincho"/>
              </w:rPr>
            </w:pPr>
            <w:r>
              <w:rPr>
                <w:rFonts w:eastAsia="MS Mincho"/>
              </w:rPr>
              <w:t>mefClientCmd</w:t>
            </w:r>
          </w:p>
        </w:tc>
        <w:tc>
          <w:tcPr>
            <w:tcW w:w="2875" w:type="dxa"/>
            <w:shd w:val="clear" w:color="auto" w:fill="auto"/>
          </w:tcPr>
          <w:p w14:paraId="4052E48B" w14:textId="77777777" w:rsidR="00E540FB" w:rsidRPr="00AB4DC7" w:rsidRDefault="00E540FB" w:rsidP="006C19CC">
            <w:pPr>
              <w:pStyle w:val="TAL"/>
              <w:rPr>
                <w:rFonts w:eastAsia="MS Mincho"/>
                <w:lang w:eastAsia="ja-JP"/>
              </w:rPr>
            </w:pPr>
          </w:p>
        </w:tc>
      </w:tr>
    </w:tbl>
    <w:p w14:paraId="4DF4CD71" w14:textId="77777777" w:rsidR="00E540FB" w:rsidRPr="001620CB" w:rsidRDefault="00E540FB"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08" w:name="_Toc491163490"/>
      <w:bookmarkStart w:id="109" w:name="_Toc491164532"/>
      <w:bookmarkStart w:id="110" w:name="_Toc491259952"/>
      <w:bookmarkStart w:id="111" w:name="_Toc491262179"/>
      <w:bookmarkStart w:id="112" w:name="_Toc485148099"/>
      <w:bookmarkStart w:id="113" w:name="_Toc493775816"/>
      <w:r w:rsidRPr="001620CB">
        <w:lastRenderedPageBreak/>
        <w:t>5.2</w:t>
      </w:r>
      <w:r w:rsidRPr="001620CB">
        <w:tab/>
      </w:r>
      <w:r w:rsidRPr="00EC1795">
        <w:t>MEF</w:t>
      </w:r>
      <w:r w:rsidRPr="001620CB">
        <w:t xml:space="preserve"> Interface</w:t>
      </w:r>
      <w:bookmarkEnd w:id="108"/>
      <w:bookmarkEnd w:id="109"/>
      <w:bookmarkEnd w:id="110"/>
      <w:bookmarkEnd w:id="111"/>
      <w:bookmarkEnd w:id="112"/>
      <w:bookmarkEnd w:id="113"/>
    </w:p>
    <w:p w14:paraId="67B21252" w14:textId="77777777" w:rsidR="00174EC5" w:rsidRPr="001620CB" w:rsidRDefault="00174EC5" w:rsidP="00D7173B">
      <w:pPr>
        <w:pStyle w:val="Heading3"/>
      </w:pPr>
      <w:bookmarkStart w:id="114" w:name="_Toc491163491"/>
      <w:bookmarkStart w:id="115" w:name="_Toc491164533"/>
      <w:bookmarkStart w:id="116" w:name="_Toc491259953"/>
      <w:bookmarkStart w:id="117" w:name="_Toc491262180"/>
      <w:bookmarkStart w:id="118" w:name="_Toc485148100"/>
      <w:bookmarkStart w:id="119" w:name="_Toc493775817"/>
      <w:r w:rsidRPr="001620CB">
        <w:t>5.2.1</w:t>
      </w:r>
      <w:r w:rsidRPr="001620CB">
        <w:tab/>
        <w:t>Introduction</w:t>
      </w:r>
      <w:bookmarkEnd w:id="114"/>
      <w:bookmarkEnd w:id="115"/>
      <w:bookmarkEnd w:id="116"/>
      <w:bookmarkEnd w:id="117"/>
      <w:bookmarkEnd w:id="118"/>
      <w:bookmarkEnd w:id="119"/>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w:t>
      </w:r>
      <w:proofErr w:type="gramStart"/>
      <w:r w:rsidRPr="001620CB">
        <w:t>a number of</w:t>
      </w:r>
      <w:proofErr w:type="gramEnd"/>
      <w:r w:rsidRPr="001620CB">
        <w:t xml:space="preserve">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1E44D4" w:rsidRDefault="001E44D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1E44D4" w:rsidRDefault="001E44D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1E44D4" w:rsidRDefault="001E44D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1E44D4" w:rsidRDefault="001E44D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1E44D4" w:rsidRDefault="001E44D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1E44D4" w:rsidRDefault="001E44D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1E44D4" w:rsidRDefault="001E44D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1E44D4" w:rsidRDefault="001E44D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1E44D4" w:rsidRDefault="001E44D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1E44D4" w:rsidRDefault="001E44D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1E44D4" w:rsidRDefault="001E44D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1E44D4" w:rsidRDefault="001E44D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1E44D4" w:rsidRDefault="001E44D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1E44D4" w:rsidRDefault="001E44D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1E44D4" w:rsidRDefault="001E44D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1E44D4" w:rsidRDefault="001E44D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1E44D4" w:rsidRDefault="001E44D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1E44D4" w:rsidRDefault="001E44D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1E44D4" w:rsidRDefault="001E44D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1E44D4" w:rsidRDefault="001E44D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1E44D4" w:rsidRDefault="001E44D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1E44D4" w:rsidRDefault="001E44D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1E44D4" w:rsidRDefault="001E44D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1E44D4" w:rsidRDefault="001E44D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1E44D4" w:rsidRDefault="001E44D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1E44D4" w:rsidRDefault="001E44D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1E44D4" w:rsidRDefault="001E44D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1E44D4" w:rsidRDefault="001E44D4" w:rsidP="00174EC5">
                        <w:r>
                          <w:rPr>
                            <w:rFonts w:ascii="Calibri" w:hAnsi="Calibri" w:cs="Calibri"/>
                            <w:color w:val="000000"/>
                            <w:sz w:val="16"/>
                            <w:szCs w:val="16"/>
                          </w:rPr>
                          <w:t>Mcc</w:t>
                        </w:r>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1E44D4" w:rsidRDefault="001E44D4" w:rsidP="00174EC5">
                        <w:r>
                          <w:rPr>
                            <w:rFonts w:ascii="Calibri" w:hAnsi="Calibri" w:cs="Calibri"/>
                            <w:color w:val="000000"/>
                            <w:sz w:val="16"/>
                            <w:szCs w:val="16"/>
                          </w:rPr>
                          <w:t>Mca</w:t>
                        </w:r>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1E44D4" w:rsidRDefault="001E44D4" w:rsidP="00174EC5">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1E44D4" w:rsidRDefault="001E44D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1E44D4" w:rsidRDefault="001E44D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1E44D4" w:rsidRDefault="001E44D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1E44D4" w:rsidRDefault="001E44D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1E44D4" w:rsidRDefault="001E44D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1E44D4" w:rsidRDefault="001E44D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1E44D4" w:rsidRDefault="001E44D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1E44D4" w:rsidRDefault="001E44D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1E44D4" w:rsidRDefault="001E44D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1E44D4" w:rsidRDefault="001E44D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1E44D4" w:rsidRDefault="001E44D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1E44D4" w:rsidRDefault="001E44D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1E44D4" w:rsidRDefault="001E44D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1E44D4" w:rsidRDefault="001E44D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1E44D4" w:rsidRDefault="001E44D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1E44D4" w:rsidRDefault="001E44D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1E44D4" w:rsidRDefault="001E44D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1E44D4" w:rsidRDefault="001E44D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1E44D4" w:rsidRDefault="001E44D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1E44D4" w:rsidRDefault="001E44D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1E44D4" w:rsidRDefault="001E44D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1E44D4" w:rsidRDefault="001E44D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1E44D4" w:rsidRDefault="001E44D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1E44D4" w:rsidRDefault="001E44D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1E44D4" w:rsidRDefault="001E44D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1E44D4" w:rsidRDefault="001E44D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1E44D4" w:rsidRDefault="001E44D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1E44D4" w:rsidRDefault="001E44D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1E44D4" w:rsidRDefault="001E44D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1E44D4" w:rsidRDefault="001E44D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1E44D4" w:rsidRDefault="001E44D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1E44D4" w:rsidRDefault="001E44D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1E44D4" w:rsidRDefault="001E44D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w:t>
      </w:r>
      <w:proofErr w:type="gramStart"/>
      <w:r w:rsidRPr="001620CB">
        <w:t>particular Application</w:t>
      </w:r>
      <w:proofErr w:type="gramEnd"/>
      <w:r w:rsidRPr="001620CB">
        <w:t xml:space="preserve">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lastRenderedPageBreak/>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w:t>
      </w:r>
      <w:proofErr w:type="gramStart"/>
      <w:r w:rsidRPr="001620CB">
        <w:t>stakeholder, and</w:t>
      </w:r>
      <w:proofErr w:type="gramEnd"/>
      <w:r w:rsidRPr="001620CB">
        <w:t xml:space="preserve">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w:t>
      </w:r>
      <w:proofErr w:type="gramStart"/>
      <w:r w:rsidRPr="001620CB">
        <w:t>Client, and</w:t>
      </w:r>
      <w:proofErr w:type="gramEnd"/>
      <w:r w:rsidRPr="001620CB">
        <w:t xml:space="preserve">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20" w:name="_Toc491163492"/>
      <w:bookmarkStart w:id="121" w:name="_Toc491164534"/>
      <w:bookmarkStart w:id="122" w:name="_Toc491259954"/>
      <w:bookmarkStart w:id="123" w:name="_Toc491262181"/>
      <w:bookmarkStart w:id="124" w:name="_Toc485148101"/>
      <w:bookmarkStart w:id="125" w:name="_Toc493775818"/>
      <w:r w:rsidRPr="001620CB">
        <w:t>5.2.2</w:t>
      </w:r>
      <w:r w:rsidRPr="001620CB">
        <w:tab/>
      </w:r>
      <w:r w:rsidRPr="00EC1795">
        <w:t>MEF</w:t>
      </w:r>
      <w:r w:rsidRPr="001620CB">
        <w:t xml:space="preserve"> Interface Overview</w:t>
      </w:r>
      <w:bookmarkEnd w:id="120"/>
      <w:bookmarkEnd w:id="121"/>
      <w:bookmarkEnd w:id="122"/>
      <w:bookmarkEnd w:id="123"/>
      <w:bookmarkEnd w:id="124"/>
      <w:bookmarkEnd w:id="125"/>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0A6C4CA9" w:rsidR="00174EC5" w:rsidRPr="001620CB" w:rsidRDefault="00E540FB" w:rsidP="00174EC5">
      <w:r w:rsidRPr="001620CB">
        <w:t xml:space="preserve">Common data types applicable to the </w:t>
      </w:r>
      <w:r w:rsidRPr="00EC1795">
        <w:t>MEF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w:t>
      </w:r>
      <w:proofErr w:type="gramStart"/>
      <w:r>
        <w:t>m:resourceType</w:t>
      </w:r>
      <w:proofErr w:type="gramEnd"/>
      <w:r>
        <w:t xml:space="preserv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w:t>
      </w:r>
      <w:proofErr w:type="gramStart"/>
      <w:r>
        <w:t>m:childResourceRef</w:t>
      </w:r>
      <w:proofErr w:type="gramEnd"/>
      <w:r>
        <w:t>.</w:t>
      </w:r>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proofErr w:type="gramStart"/>
      <w:r w:rsidRPr="001620CB">
        <w:rPr>
          <w:b/>
          <w:i/>
        </w:rPr>
        <w:t>From</w:t>
      </w:r>
      <w:proofErr w:type="gramEnd"/>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076A41DB" w14:textId="77777777" w:rsidR="00E540FB" w:rsidRPr="001620CB" w:rsidRDefault="00E540FB" w:rsidP="00E540FB">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E540FB" w:rsidRPr="001620CB" w14:paraId="0BD486F1" w14:textId="77777777" w:rsidTr="006C19CC">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26D313F" w14:textId="77777777" w:rsidR="00E540FB" w:rsidRPr="001620CB" w:rsidRDefault="00E540FB" w:rsidP="006C19CC">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02070AB1" w14:textId="77777777" w:rsidR="00E540FB" w:rsidRPr="001620CB" w:rsidRDefault="00E540FB" w:rsidP="006C19CC">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6331E2BE" w14:textId="77777777" w:rsidR="00E540FB" w:rsidRPr="001620CB" w:rsidRDefault="00E540FB" w:rsidP="006C19CC">
            <w:pPr>
              <w:pStyle w:val="TAH"/>
              <w:rPr>
                <w:rFonts w:eastAsia="Arial Unicode MS"/>
              </w:rPr>
            </w:pPr>
            <w:r w:rsidRPr="001620CB">
              <w:rPr>
                <w:rFonts w:eastAsia="Arial Unicode MS"/>
              </w:rPr>
              <w:t>Notes</w:t>
            </w:r>
          </w:p>
        </w:tc>
      </w:tr>
      <w:tr w:rsidR="00E540FB" w:rsidRPr="001620CB" w14:paraId="79D70CC8"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734995F4"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690A99A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B506E9" w14:textId="77777777" w:rsidR="00E540FB" w:rsidRPr="001620CB" w:rsidRDefault="00E540FB" w:rsidP="00EC0771">
            <w:pPr>
              <w:keepNext/>
              <w:keepLines/>
              <w:spacing w:after="0"/>
              <w:rPr>
                <w:rFonts w:ascii="Arial" w:eastAsia="Arial Unicode MS" w:hAnsi="Arial"/>
                <w:sz w:val="18"/>
              </w:rPr>
            </w:pPr>
          </w:p>
        </w:tc>
      </w:tr>
      <w:tr w:rsidR="00E540FB" w:rsidRPr="001620CB" w14:paraId="46ADDE57"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4A124353"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39ADABEE"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A9AF10" w14:textId="77777777" w:rsidR="00E540FB" w:rsidRPr="001620CB" w:rsidRDefault="00E540FB" w:rsidP="00EC0771">
            <w:pPr>
              <w:keepNext/>
              <w:keepLines/>
              <w:spacing w:after="0"/>
              <w:rPr>
                <w:rFonts w:ascii="Arial" w:eastAsia="Arial Unicode MS" w:hAnsi="Arial"/>
                <w:sz w:val="18"/>
              </w:rPr>
            </w:pPr>
          </w:p>
        </w:tc>
      </w:tr>
      <w:tr w:rsidR="00E540FB" w:rsidRPr="001620CB" w14:paraId="1E61B79A"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17378E2B"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4955C3F0"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A4AB07D"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proofErr w:type="gramStart"/>
            <w:r w:rsidRPr="001620CB">
              <w:rPr>
                <w:rFonts w:ascii="Arial" w:eastAsia="Arial Unicode MS" w:hAnsi="Arial"/>
                <w:b/>
                <w:i/>
                <w:sz w:val="18"/>
              </w:rPr>
              <w:t>From</w:t>
            </w:r>
            <w:proofErr w:type="gramEnd"/>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E540FB" w:rsidRPr="001620CB" w14:paraId="5C10801D"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25CD631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535F428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887C801" w14:textId="77777777" w:rsidR="00E540FB" w:rsidRPr="00EC1795" w:rsidRDefault="00E540FB" w:rsidP="00EC0771">
            <w:pPr>
              <w:keepNext/>
              <w:keepLines/>
              <w:spacing w:after="0"/>
              <w:rPr>
                <w:rFonts w:ascii="Arial" w:eastAsia="Arial Unicode MS" w:hAnsi="Arial"/>
                <w:sz w:val="18"/>
              </w:rPr>
            </w:pPr>
          </w:p>
        </w:tc>
      </w:tr>
      <w:tr w:rsidR="00E540FB" w:rsidRPr="001620CB" w14:paraId="23F88474"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000FC9C2"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78BBB632"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4498823"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w:t>
            </w:r>
            <w:proofErr w:type="gramStart"/>
            <w:r>
              <w:rPr>
                <w:rFonts w:ascii="Arial" w:eastAsia="Arial Unicode MS" w:hAnsi="Arial"/>
                <w:sz w:val="18"/>
              </w:rPr>
              <w:t>m:resourceType</w:t>
            </w:r>
            <w:proofErr w:type="gramEnd"/>
            <w:r>
              <w:rPr>
                <w:rFonts w:ascii="Arial" w:eastAsia="Arial Unicode MS" w:hAnsi="Arial"/>
                <w:sz w:val="18"/>
              </w:rPr>
              <w:t xml:space="preserve"> interpreted as in Table 5.1.2-4</w:t>
            </w:r>
          </w:p>
        </w:tc>
      </w:tr>
      <w:tr w:rsidR="00E540FB" w:rsidRPr="001620CB" w14:paraId="7B5A23D0" w14:textId="77777777" w:rsidTr="006C19CC">
        <w:trPr>
          <w:jc w:val="center"/>
        </w:trPr>
        <w:tc>
          <w:tcPr>
            <w:tcW w:w="1710" w:type="dxa"/>
            <w:tcBorders>
              <w:top w:val="single" w:sz="4" w:space="0" w:color="000000"/>
              <w:left w:val="single" w:sz="4" w:space="0" w:color="000000"/>
              <w:bottom w:val="single" w:sz="4" w:space="0" w:color="auto"/>
              <w:right w:val="single" w:sz="4" w:space="0" w:color="auto"/>
            </w:tcBorders>
          </w:tcPr>
          <w:p w14:paraId="0FFE128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2119D4AF"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7700F8EA" w14:textId="77777777" w:rsidR="00E540FB" w:rsidRPr="001620CB" w:rsidRDefault="00E540FB" w:rsidP="00EC0771">
            <w:pPr>
              <w:keepNext/>
              <w:keepLines/>
              <w:spacing w:after="0"/>
              <w:rPr>
                <w:rFonts w:ascii="Arial" w:eastAsia="Arial Unicode MS" w:hAnsi="Arial"/>
                <w:sz w:val="18"/>
              </w:rPr>
            </w:pPr>
          </w:p>
        </w:tc>
      </w:tr>
      <w:tr w:rsidR="00E540FB" w:rsidRPr="001620CB" w14:paraId="019AD550" w14:textId="77777777" w:rsidTr="006C19CC">
        <w:trPr>
          <w:jc w:val="center"/>
        </w:trPr>
        <w:tc>
          <w:tcPr>
            <w:tcW w:w="1710" w:type="dxa"/>
            <w:tcBorders>
              <w:top w:val="single" w:sz="4" w:space="0" w:color="auto"/>
              <w:left w:val="single" w:sz="4" w:space="0" w:color="auto"/>
              <w:bottom w:val="single" w:sz="4" w:space="0" w:color="auto"/>
              <w:right w:val="single" w:sz="4" w:space="0" w:color="auto"/>
            </w:tcBorders>
          </w:tcPr>
          <w:p w14:paraId="4C1CD7AD"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098ADE1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F76F4D1" w14:textId="77777777" w:rsidR="00E540FB" w:rsidRPr="001620CB" w:rsidRDefault="00E540FB" w:rsidP="00EC0771">
            <w:pPr>
              <w:keepNext/>
              <w:keepLines/>
              <w:spacing w:after="0"/>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w:t>
      </w:r>
      <w:proofErr w:type="gramStart"/>
      <w:r w:rsidRPr="001620CB">
        <w:t>vnd.onem</w:t>
      </w:r>
      <w:proofErr w:type="gramEnd"/>
      <w:r w:rsidRPr="001620CB">
        <w:t>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26" w:name="_Toc491163493"/>
      <w:bookmarkStart w:id="127" w:name="_Toc491164535"/>
      <w:bookmarkStart w:id="128" w:name="_Toc491259955"/>
      <w:bookmarkStart w:id="129" w:name="_Toc491262182"/>
      <w:bookmarkStart w:id="130" w:name="_Toc485148102"/>
      <w:bookmarkStart w:id="131" w:name="_Toc493775819"/>
      <w:r w:rsidRPr="001620CB">
        <w:t>6</w:t>
      </w:r>
      <w:r w:rsidRPr="001620CB">
        <w:tab/>
        <w:t>Processing and Representation of Primitives</w:t>
      </w:r>
      <w:bookmarkEnd w:id="126"/>
      <w:bookmarkEnd w:id="127"/>
      <w:bookmarkEnd w:id="128"/>
      <w:bookmarkEnd w:id="129"/>
      <w:bookmarkEnd w:id="130"/>
      <w:bookmarkEnd w:id="131"/>
    </w:p>
    <w:p w14:paraId="55FE3E94" w14:textId="77777777" w:rsidR="00174EC5" w:rsidRPr="001620CB" w:rsidRDefault="00174EC5" w:rsidP="00D7173B">
      <w:pPr>
        <w:pStyle w:val="Heading2"/>
      </w:pPr>
      <w:bookmarkStart w:id="132" w:name="_Toc491163494"/>
      <w:bookmarkStart w:id="133" w:name="_Toc491164536"/>
      <w:bookmarkStart w:id="134" w:name="_Toc491259956"/>
      <w:bookmarkStart w:id="135" w:name="_Toc491262183"/>
      <w:bookmarkStart w:id="136" w:name="_Toc485148103"/>
      <w:bookmarkStart w:id="137"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32"/>
      <w:bookmarkEnd w:id="133"/>
      <w:bookmarkEnd w:id="134"/>
      <w:bookmarkEnd w:id="135"/>
      <w:bookmarkEnd w:id="136"/>
      <w:bookmarkEnd w:id="137"/>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38" w:name="_Toc491164537"/>
      <w:bookmarkStart w:id="139" w:name="_Toc491259957"/>
      <w:bookmarkStart w:id="140" w:name="_Toc491262184"/>
      <w:bookmarkStart w:id="141" w:name="_Toc485148104"/>
      <w:bookmarkStart w:id="142" w:name="_Toc493775821"/>
      <w:bookmarkStart w:id="143" w:name="_Toc491163495"/>
      <w:r w:rsidRPr="001620CB">
        <w:t>6.2</w:t>
      </w:r>
      <w:r w:rsidRPr="001620CB">
        <w:tab/>
      </w:r>
      <w:r w:rsidRPr="00EC1795">
        <w:t>MAF</w:t>
      </w:r>
      <w:r w:rsidR="00E740FD" w:rsidRPr="001620CB">
        <w:t xml:space="preserve"> </w:t>
      </w:r>
      <w:r w:rsidRPr="001620CB">
        <w:t>Interface</w:t>
      </w:r>
      <w:bookmarkEnd w:id="138"/>
      <w:bookmarkEnd w:id="139"/>
      <w:bookmarkEnd w:id="140"/>
      <w:bookmarkEnd w:id="141"/>
      <w:bookmarkEnd w:id="142"/>
      <w:r w:rsidRPr="001620CB">
        <w:rPr>
          <w:highlight w:val="yellow"/>
        </w:rPr>
        <w:t xml:space="preserve"> </w:t>
      </w:r>
      <w:bookmarkEnd w:id="143"/>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44" w:name="_Toc491164538"/>
      <w:bookmarkStart w:id="145" w:name="_Toc491259958"/>
      <w:bookmarkStart w:id="146" w:name="_Toc491262185"/>
      <w:bookmarkStart w:id="147" w:name="_Toc485148105"/>
      <w:bookmarkStart w:id="148" w:name="_Toc493775822"/>
      <w:bookmarkStart w:id="149" w:name="_Toc491163496"/>
      <w:r w:rsidRPr="001620CB">
        <w:t>6.3</w:t>
      </w:r>
      <w:r w:rsidRPr="001620CB">
        <w:tab/>
      </w:r>
      <w:r w:rsidRPr="00EC1795">
        <w:t>MEF</w:t>
      </w:r>
      <w:r w:rsidRPr="001620CB">
        <w:t xml:space="preserve"> Interface</w:t>
      </w:r>
      <w:bookmarkEnd w:id="144"/>
      <w:bookmarkEnd w:id="145"/>
      <w:bookmarkEnd w:id="146"/>
      <w:bookmarkEnd w:id="147"/>
      <w:bookmarkEnd w:id="148"/>
      <w:r w:rsidRPr="001620CB">
        <w:rPr>
          <w:highlight w:val="yellow"/>
        </w:rPr>
        <w:t xml:space="preserve"> </w:t>
      </w:r>
      <w:bookmarkEnd w:id="149"/>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50" w:name="_Toc491163497"/>
      <w:bookmarkStart w:id="151" w:name="_Toc491164539"/>
      <w:bookmarkStart w:id="152" w:name="_Toc491259959"/>
      <w:bookmarkStart w:id="153" w:name="_Toc491262186"/>
      <w:bookmarkStart w:id="154" w:name="_Toc485148106"/>
      <w:bookmarkStart w:id="155" w:name="_Toc493775823"/>
      <w:r w:rsidRPr="001620CB">
        <w:t>7</w:t>
      </w:r>
      <w:r w:rsidRPr="001620CB">
        <w:tab/>
        <w:t>Resource types definitions</w:t>
      </w:r>
      <w:bookmarkEnd w:id="150"/>
      <w:bookmarkEnd w:id="151"/>
      <w:bookmarkEnd w:id="152"/>
      <w:bookmarkEnd w:id="153"/>
      <w:bookmarkEnd w:id="154"/>
      <w:bookmarkEnd w:id="155"/>
    </w:p>
    <w:p w14:paraId="088221AA" w14:textId="77777777" w:rsidR="00174EC5" w:rsidRPr="001620CB" w:rsidRDefault="00174EC5" w:rsidP="00D7173B">
      <w:pPr>
        <w:pStyle w:val="Heading2"/>
        <w:rPr>
          <w:i/>
        </w:rPr>
      </w:pPr>
      <w:bookmarkStart w:id="156" w:name="_Toc491164540"/>
      <w:bookmarkStart w:id="157" w:name="_Toc491259960"/>
      <w:bookmarkStart w:id="158" w:name="_Toc491262187"/>
      <w:bookmarkStart w:id="159" w:name="_Toc485148107"/>
      <w:bookmarkStart w:id="160" w:name="_Toc493775824"/>
      <w:bookmarkStart w:id="161" w:name="_Toc491163498"/>
      <w:r w:rsidRPr="001620CB">
        <w:t>7.1</w:t>
      </w:r>
      <w:r w:rsidRPr="001620CB">
        <w:tab/>
        <w:t>Namespaces used for resource and data types</w:t>
      </w:r>
      <w:bookmarkEnd w:id="156"/>
      <w:bookmarkEnd w:id="157"/>
      <w:bookmarkEnd w:id="158"/>
      <w:bookmarkEnd w:id="159"/>
      <w:bookmarkEnd w:id="160"/>
      <w:r w:rsidRPr="001620CB">
        <w:rPr>
          <w:highlight w:val="yellow"/>
        </w:rPr>
        <w:t xml:space="preserve"> </w:t>
      </w:r>
      <w:bookmarkEnd w:id="161"/>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62" w:name="_Toc491163499"/>
      <w:bookmarkStart w:id="163" w:name="_Toc491164541"/>
      <w:bookmarkStart w:id="164" w:name="_Toc491259961"/>
      <w:bookmarkStart w:id="165" w:name="_Toc491262188"/>
      <w:bookmarkStart w:id="166" w:name="_Toc485148108"/>
      <w:bookmarkStart w:id="167"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62"/>
      <w:bookmarkEnd w:id="163"/>
      <w:bookmarkEnd w:id="164"/>
      <w:bookmarkEnd w:id="165"/>
      <w:bookmarkEnd w:id="166"/>
      <w:bookmarkEnd w:id="167"/>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lastRenderedPageBreak/>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68" w:name="_Toc491163500"/>
      <w:bookmarkStart w:id="169" w:name="_Toc491164542"/>
      <w:bookmarkStart w:id="170" w:name="_Toc491259962"/>
      <w:bookmarkStart w:id="171" w:name="_Toc491262189"/>
      <w:bookmarkStart w:id="172" w:name="_Toc485148109"/>
      <w:bookmarkStart w:id="173"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68"/>
      <w:bookmarkEnd w:id="169"/>
      <w:bookmarkEnd w:id="170"/>
      <w:bookmarkEnd w:id="171"/>
      <w:bookmarkEnd w:id="172"/>
      <w:bookmarkEnd w:id="173"/>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proofErr w:type="gramStart"/>
            <w:r w:rsidRPr="001620CB">
              <w:rPr>
                <w:rFonts w:ascii="Arial" w:eastAsia="Arial Unicode MS" w:hAnsi="Arial"/>
                <w:sz w:val="18"/>
              </w:rPr>
              <w:t>0..n</w:t>
            </w:r>
            <w:proofErr w:type="gramEnd"/>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74" w:name="_Toc491163501"/>
      <w:bookmarkStart w:id="175" w:name="_Toc491164543"/>
      <w:bookmarkStart w:id="176" w:name="_Toc491259963"/>
      <w:bookmarkStart w:id="177" w:name="_Toc491262190"/>
      <w:bookmarkStart w:id="178" w:name="_Toc485148110"/>
      <w:bookmarkStart w:id="179" w:name="_Toc493775827"/>
      <w:r w:rsidRPr="001620CB">
        <w:rPr>
          <w:lang w:eastAsia="ja-JP"/>
        </w:rPr>
        <w:t>7.4</w:t>
      </w:r>
      <w:r w:rsidRPr="001620CB">
        <w:rPr>
          <w:lang w:eastAsia="ja-JP"/>
        </w:rPr>
        <w:tab/>
        <w:t xml:space="preserve">Resource Type </w:t>
      </w:r>
      <w:r w:rsidRPr="001620CB">
        <w:rPr>
          <w:i/>
          <w:lang w:eastAsia="ja-JP"/>
        </w:rPr>
        <w:t>&lt;mafClientReg&gt;</w:t>
      </w:r>
      <w:bookmarkEnd w:id="174"/>
      <w:bookmarkEnd w:id="175"/>
      <w:bookmarkEnd w:id="176"/>
      <w:bookmarkEnd w:id="177"/>
      <w:bookmarkEnd w:id="178"/>
      <w:bookmarkEnd w:id="179"/>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lastRenderedPageBreak/>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80" w:name="_Toc491163502"/>
      <w:bookmarkStart w:id="181" w:name="_Toc491164544"/>
      <w:bookmarkStart w:id="182" w:name="_Toc491259964"/>
      <w:bookmarkStart w:id="183" w:name="_Toc491262191"/>
      <w:bookmarkStart w:id="184" w:name="_Toc485148111"/>
      <w:bookmarkStart w:id="185" w:name="_Toc493775828"/>
      <w:r w:rsidRPr="001620CB">
        <w:rPr>
          <w:lang w:eastAsia="ja-JP"/>
        </w:rPr>
        <w:t>7.5</w:t>
      </w:r>
      <w:r w:rsidRPr="001620CB">
        <w:rPr>
          <w:lang w:eastAsia="ja-JP"/>
        </w:rPr>
        <w:tab/>
        <w:t xml:space="preserve">Resource Type </w:t>
      </w:r>
      <w:r w:rsidRPr="001620CB">
        <w:rPr>
          <w:i/>
          <w:lang w:eastAsia="ja-JP"/>
        </w:rPr>
        <w:t>&lt;mefClientReg&gt;</w:t>
      </w:r>
      <w:bookmarkEnd w:id="180"/>
      <w:bookmarkEnd w:id="181"/>
      <w:bookmarkEnd w:id="182"/>
      <w:bookmarkEnd w:id="183"/>
      <w:bookmarkEnd w:id="184"/>
      <w:bookmarkEnd w:id="185"/>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w:t>
            </w:r>
            <w:proofErr w:type="gramStart"/>
            <w:r>
              <w:rPr>
                <w:rFonts w:ascii="Arial" w:eastAsia="MS Mincho" w:hAnsi="Arial"/>
                <w:sz w:val="18"/>
              </w:rPr>
              <w:t>of  AE</w:t>
            </w:r>
            <w:proofErr w:type="gramEnd"/>
            <w:r>
              <w:rPr>
                <w:rFonts w:ascii="Arial" w:eastAsia="MS Mincho" w:hAnsi="Arial"/>
                <w:sz w:val="18"/>
              </w:rPr>
              <w:t xml:space="preserv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86" w:name="_Toc491163503"/>
      <w:bookmarkStart w:id="187" w:name="_Toc491164545"/>
      <w:bookmarkStart w:id="188" w:name="_Toc491259965"/>
      <w:bookmarkStart w:id="189" w:name="_Toc491262192"/>
      <w:bookmarkStart w:id="190" w:name="_Toc485148112"/>
      <w:bookmarkStart w:id="191"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86"/>
      <w:bookmarkEnd w:id="187"/>
      <w:bookmarkEnd w:id="188"/>
      <w:bookmarkEnd w:id="189"/>
      <w:bookmarkEnd w:id="190"/>
      <w:bookmarkEnd w:id="191"/>
    </w:p>
    <w:p w14:paraId="03743D5C" w14:textId="15F42EC5"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66B463F6" w14:textId="77777777" w:rsidR="00E540FB" w:rsidRPr="001620CB" w:rsidRDefault="00E540FB" w:rsidP="00E540FB">
      <w:pPr>
        <w:keepNext/>
        <w:keepLines/>
      </w:pPr>
      <w:r w:rsidRPr="001620CB">
        <w:lastRenderedPageBreak/>
        <w:t xml:space="preserve">The </w:t>
      </w:r>
      <w:r w:rsidRPr="001620CB">
        <w:rPr>
          <w:i/>
        </w:rPr>
        <w:t>&lt;symmKeyReg&gt;</w:t>
      </w:r>
      <w:r w:rsidRPr="001620CB">
        <w:t xml:space="preserve"> resource shall contain no child resources.</w:t>
      </w:r>
    </w:p>
    <w:p w14:paraId="316BBB65" w14:textId="77777777" w:rsidR="00E540FB" w:rsidRPr="001620CB" w:rsidRDefault="00E540FB" w:rsidP="00E540FB">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0D00E22B" w14:textId="77777777" w:rsidR="00E540FB" w:rsidRPr="001620CB" w:rsidRDefault="00E540FB" w:rsidP="00E540FB">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E540FB" w:rsidRPr="001620CB" w14:paraId="190B082D" w14:textId="77777777" w:rsidTr="006C19CC">
        <w:trPr>
          <w:tblHeader/>
          <w:jc w:val="center"/>
        </w:trPr>
        <w:tc>
          <w:tcPr>
            <w:tcW w:w="2160" w:type="dxa"/>
            <w:shd w:val="clear" w:color="auto" w:fill="E0E0E0"/>
            <w:vAlign w:val="center"/>
          </w:tcPr>
          <w:p w14:paraId="75F1423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43872E53"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3408EBE9"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554F27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58AF36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54CEB53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E540FB" w:rsidRPr="001620CB" w14:paraId="70D2145D" w14:textId="77777777" w:rsidTr="006C19CC">
        <w:trPr>
          <w:jc w:val="center"/>
        </w:trPr>
        <w:tc>
          <w:tcPr>
            <w:tcW w:w="2160" w:type="dxa"/>
            <w:tcBorders>
              <w:bottom w:val="single" w:sz="4" w:space="0" w:color="000000"/>
            </w:tcBorders>
          </w:tcPr>
          <w:p w14:paraId="5745703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DEF3EA8"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7E4387D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FBF8158"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61ACB554" w14:textId="77777777" w:rsidTr="006C19CC">
        <w:trPr>
          <w:jc w:val="center"/>
        </w:trPr>
        <w:tc>
          <w:tcPr>
            <w:tcW w:w="2160" w:type="dxa"/>
            <w:tcBorders>
              <w:bottom w:val="single" w:sz="4" w:space="0" w:color="000000"/>
            </w:tcBorders>
          </w:tcPr>
          <w:p w14:paraId="46641651"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08B8F5E0"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3ABD3AB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8814124"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3AE868B1" w14:textId="77777777" w:rsidTr="006C19CC">
        <w:trPr>
          <w:jc w:val="center"/>
        </w:trPr>
        <w:tc>
          <w:tcPr>
            <w:tcW w:w="2160" w:type="dxa"/>
            <w:tcBorders>
              <w:bottom w:val="single" w:sz="4" w:space="0" w:color="000000"/>
            </w:tcBorders>
          </w:tcPr>
          <w:p w14:paraId="39B53AA5"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7897B1B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E88C6C3" w14:textId="77777777" w:rsidR="00E540FB" w:rsidRPr="001620CB" w:rsidRDefault="00E540FB" w:rsidP="006C19CC">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103E239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E540FB" w:rsidRPr="001620CB" w14:paraId="7AB85055" w14:textId="77777777" w:rsidTr="006C19CC">
        <w:trPr>
          <w:jc w:val="center"/>
        </w:trPr>
        <w:tc>
          <w:tcPr>
            <w:tcW w:w="2160" w:type="dxa"/>
            <w:tcBorders>
              <w:bottom w:val="single" w:sz="4" w:space="0" w:color="000000"/>
            </w:tcBorders>
          </w:tcPr>
          <w:p w14:paraId="01052C6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3E85976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260D38E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644D0B53"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215BACFD" w14:textId="77777777" w:rsidTr="006C19CC">
        <w:trPr>
          <w:jc w:val="center"/>
        </w:trPr>
        <w:tc>
          <w:tcPr>
            <w:tcW w:w="2160" w:type="dxa"/>
          </w:tcPr>
          <w:p w14:paraId="0BEEBD46" w14:textId="77777777" w:rsidR="00E540FB" w:rsidRPr="001620CB" w:rsidRDefault="00E540FB" w:rsidP="006C19CC">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0DFEB96" w14:textId="77777777" w:rsidR="00E540FB" w:rsidRPr="001620CB" w:rsidRDefault="00E540FB" w:rsidP="006C19CC">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095DCC70" w14:textId="77777777" w:rsidR="00E540FB" w:rsidRPr="001620CB" w:rsidRDefault="00E540FB" w:rsidP="006C19CC">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E788A3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9FA679F" w14:textId="77777777" w:rsidTr="006C19CC">
        <w:trPr>
          <w:jc w:val="center"/>
        </w:trPr>
        <w:tc>
          <w:tcPr>
            <w:tcW w:w="2160" w:type="dxa"/>
          </w:tcPr>
          <w:p w14:paraId="55081830"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3294BEB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0F64F45B"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2EFF0F4A"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70E9BA68" w14:textId="77777777" w:rsidTr="006C19CC">
        <w:trPr>
          <w:jc w:val="center"/>
        </w:trPr>
        <w:tc>
          <w:tcPr>
            <w:tcW w:w="2160" w:type="dxa"/>
          </w:tcPr>
          <w:p w14:paraId="6665FB27"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7160F07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EF500C2"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82AE6ED"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F913151" w14:textId="77777777" w:rsidTr="006C19CC">
        <w:trPr>
          <w:jc w:val="center"/>
        </w:trPr>
        <w:tc>
          <w:tcPr>
            <w:tcW w:w="2160" w:type="dxa"/>
          </w:tcPr>
          <w:p w14:paraId="51A11D58"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2CEF92A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DDA212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3435D09F"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73837FF" w14:textId="77777777" w:rsidTr="006C19CC">
        <w:trPr>
          <w:jc w:val="center"/>
        </w:trPr>
        <w:tc>
          <w:tcPr>
            <w:tcW w:w="2160" w:type="dxa"/>
          </w:tcPr>
          <w:p w14:paraId="501DA3D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1C22C6B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7D2E5E5A"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6E696E8" w14:textId="77777777" w:rsidR="00E540FB" w:rsidRPr="001620CB" w:rsidRDefault="00E540FB" w:rsidP="006C19CC">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E540FB" w:rsidRPr="001620CB" w14:paraId="7840D244" w14:textId="77777777" w:rsidTr="006C19CC">
        <w:trPr>
          <w:jc w:val="center"/>
        </w:trPr>
        <w:tc>
          <w:tcPr>
            <w:tcW w:w="2160" w:type="dxa"/>
          </w:tcPr>
          <w:p w14:paraId="12C8F2E7" w14:textId="77777777" w:rsidR="00E540FB" w:rsidRPr="001620CB" w:rsidRDefault="00E540FB" w:rsidP="006C19CC">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421B436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AF5F587"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8D9027A" w14:textId="77777777" w:rsidR="00E540FB" w:rsidRPr="001620CB" w:rsidRDefault="00E540FB" w:rsidP="006C19CC">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Pr>
                <w:rFonts w:ascii="Arial" w:eastAsia="Arial Unicode MS" w:hAnsi="Arial"/>
                <w:sz w:val="18"/>
              </w:rPr>
              <w:t>.</w:t>
            </w:r>
          </w:p>
        </w:tc>
      </w:tr>
      <w:tr w:rsidR="00E540FB" w:rsidRPr="001620CB" w14:paraId="11D203B8" w14:textId="77777777" w:rsidTr="006C19CC">
        <w:trPr>
          <w:jc w:val="center"/>
        </w:trPr>
        <w:tc>
          <w:tcPr>
            <w:tcW w:w="2160" w:type="dxa"/>
          </w:tcPr>
          <w:p w14:paraId="69CF73A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569414A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09E8F561"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491A523F" w14:textId="77777777" w:rsidR="00E540FB" w:rsidRPr="001620CB" w:rsidDel="0047780F"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E540FB" w:rsidRPr="001620CB" w14:paraId="41D06970" w14:textId="77777777" w:rsidTr="006C19CC">
        <w:trPr>
          <w:jc w:val="center"/>
        </w:trPr>
        <w:tc>
          <w:tcPr>
            <w:tcW w:w="2160" w:type="dxa"/>
          </w:tcPr>
          <w:p w14:paraId="40E57299"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3D6A3FBC"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301BD535"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6CF17CA" w14:textId="77777777" w:rsidR="00E540FB" w:rsidRPr="001620CB"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7369CB58" w14:textId="77777777" w:rsidR="00E540FB" w:rsidRPr="001620CB" w:rsidRDefault="00E540FB" w:rsidP="00E540FB">
      <w:pPr>
        <w:rPr>
          <w:lang w:eastAsia="ja-JP"/>
        </w:rPr>
      </w:pPr>
    </w:p>
    <w:p w14:paraId="5C3EC92D" w14:textId="77777777" w:rsidR="00A57FEA" w:rsidRPr="00174EC5" w:rsidRDefault="00A57FEA" w:rsidP="00A57FEA">
      <w:pPr>
        <w:pStyle w:val="Heading2"/>
        <w:rPr>
          <w:lang w:eastAsia="ja-JP"/>
        </w:rPr>
      </w:pPr>
      <w:bookmarkStart w:id="192"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192"/>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w:t>
            </w:r>
            <w:proofErr w:type="gramStart"/>
            <w:r w:rsidRPr="003D5D11">
              <w:rPr>
                <w:rFonts w:ascii="Arial" w:eastAsia="MS Mincho" w:hAnsi="Arial"/>
                <w:sz w:val="18"/>
              </w:rPr>
              <w:t>a  command</w:t>
            </w:r>
            <w:proofErr w:type="gramEnd"/>
            <w:r w:rsidRPr="003D5D11">
              <w:rPr>
                <w:rFonts w:ascii="Arial" w:eastAsia="MS Mincho" w:hAnsi="Arial"/>
                <w:sz w:val="18"/>
              </w:rPr>
              <w:t xml:space="preserve">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31B1D209" w14:textId="77777777" w:rsidR="00174EC5" w:rsidRPr="001620CB" w:rsidRDefault="00174EC5" w:rsidP="00D7173B">
      <w:pPr>
        <w:pStyle w:val="Heading1"/>
      </w:pPr>
      <w:bookmarkStart w:id="193" w:name="_Toc491163504"/>
      <w:bookmarkStart w:id="194" w:name="_Toc491164546"/>
      <w:bookmarkStart w:id="195" w:name="_Toc491259966"/>
      <w:bookmarkStart w:id="196" w:name="_Toc491262193"/>
      <w:bookmarkStart w:id="197" w:name="_Toc485148113"/>
      <w:bookmarkStart w:id="198" w:name="_Toc493775831"/>
      <w:r w:rsidRPr="001620CB">
        <w:lastRenderedPageBreak/>
        <w:t>8</w:t>
      </w:r>
      <w:r w:rsidRPr="001620CB">
        <w:tab/>
        <w:t>Resource-type specific procedures and definitions</w:t>
      </w:r>
      <w:bookmarkEnd w:id="193"/>
      <w:bookmarkEnd w:id="194"/>
      <w:bookmarkEnd w:id="195"/>
      <w:bookmarkEnd w:id="196"/>
      <w:bookmarkEnd w:id="197"/>
      <w:bookmarkEnd w:id="198"/>
    </w:p>
    <w:p w14:paraId="0DD366B5" w14:textId="77777777" w:rsidR="00174EC5" w:rsidRPr="001620CB" w:rsidRDefault="00174EC5" w:rsidP="00D7173B">
      <w:pPr>
        <w:pStyle w:val="Heading2"/>
        <w:rPr>
          <w:lang w:eastAsia="ja-JP"/>
        </w:rPr>
      </w:pPr>
      <w:bookmarkStart w:id="199" w:name="_Toc391576107"/>
      <w:bookmarkStart w:id="200" w:name="_Ref403141153"/>
      <w:bookmarkStart w:id="201" w:name="_Toc491163505"/>
      <w:bookmarkStart w:id="202" w:name="_Toc491164547"/>
      <w:bookmarkStart w:id="203" w:name="_Toc491259967"/>
      <w:bookmarkStart w:id="204" w:name="_Toc491262194"/>
      <w:bookmarkStart w:id="205" w:name="_Toc453837941"/>
      <w:bookmarkStart w:id="206" w:name="_Toc485148114"/>
      <w:bookmarkStart w:id="207" w:name="_Toc493775832"/>
      <w:r w:rsidRPr="001620CB">
        <w:rPr>
          <w:lang w:eastAsia="ja-JP"/>
        </w:rPr>
        <w:t>8.1</w:t>
      </w:r>
      <w:r w:rsidRPr="001620CB">
        <w:rPr>
          <w:lang w:eastAsia="ja-JP"/>
        </w:rPr>
        <w:tab/>
        <w:t xml:space="preserve">Resource Type </w:t>
      </w:r>
      <w:bookmarkEnd w:id="199"/>
      <w:bookmarkEnd w:id="200"/>
      <w:r w:rsidRPr="001620CB">
        <w:rPr>
          <w:lang w:eastAsia="ja-JP"/>
        </w:rPr>
        <w:t>&lt;</w:t>
      </w:r>
      <w:r w:rsidRPr="009642D2">
        <w:rPr>
          <w:i/>
          <w:lang w:eastAsia="ja-JP"/>
        </w:rPr>
        <w:t>MAFBase</w:t>
      </w:r>
      <w:r w:rsidRPr="001620CB">
        <w:rPr>
          <w:lang w:eastAsia="ja-JP"/>
        </w:rPr>
        <w:t>&gt;</w:t>
      </w:r>
      <w:bookmarkEnd w:id="201"/>
      <w:bookmarkEnd w:id="202"/>
      <w:bookmarkEnd w:id="203"/>
      <w:bookmarkEnd w:id="204"/>
      <w:bookmarkEnd w:id="205"/>
      <w:bookmarkEnd w:id="206"/>
      <w:bookmarkEnd w:id="207"/>
    </w:p>
    <w:p w14:paraId="0217F384" w14:textId="77777777" w:rsidR="00174EC5" w:rsidRPr="001620CB" w:rsidRDefault="00174EC5" w:rsidP="00D7173B">
      <w:pPr>
        <w:pStyle w:val="Heading3"/>
      </w:pPr>
      <w:bookmarkStart w:id="208" w:name="_Toc491163506"/>
      <w:bookmarkStart w:id="209" w:name="_Toc491164548"/>
      <w:bookmarkStart w:id="210" w:name="_Toc491259968"/>
      <w:bookmarkStart w:id="211" w:name="_Toc491262195"/>
      <w:bookmarkStart w:id="212" w:name="_Toc453837942"/>
      <w:bookmarkStart w:id="213" w:name="_Toc485148115"/>
      <w:bookmarkStart w:id="214" w:name="_Toc493775833"/>
      <w:r w:rsidRPr="001620CB">
        <w:t>8.1.1</w:t>
      </w:r>
      <w:r w:rsidRPr="001620CB">
        <w:tab/>
        <w:t>Introduction</w:t>
      </w:r>
      <w:bookmarkEnd w:id="208"/>
      <w:bookmarkEnd w:id="209"/>
      <w:bookmarkEnd w:id="210"/>
      <w:bookmarkEnd w:id="211"/>
      <w:bookmarkEnd w:id="212"/>
      <w:bookmarkEnd w:id="213"/>
      <w:bookmarkEnd w:id="214"/>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41CF4E67"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15" w:name="_Toc491164549"/>
      <w:bookmarkStart w:id="216" w:name="_Toc491259969"/>
      <w:bookmarkStart w:id="217" w:name="_Toc491262196"/>
      <w:bookmarkStart w:id="218" w:name="_Toc453837943"/>
      <w:bookmarkStart w:id="219" w:name="_Toc485148116"/>
      <w:bookmarkStart w:id="220" w:name="_Toc493775834"/>
      <w:bookmarkStart w:id="221"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15"/>
      <w:bookmarkEnd w:id="216"/>
      <w:bookmarkEnd w:id="217"/>
      <w:bookmarkEnd w:id="218"/>
      <w:bookmarkEnd w:id="219"/>
      <w:bookmarkEnd w:id="220"/>
      <w:r w:rsidRPr="001620CB">
        <w:t xml:space="preserve"> </w:t>
      </w:r>
      <w:bookmarkEnd w:id="221"/>
    </w:p>
    <w:p w14:paraId="5CC3A908" w14:textId="77777777" w:rsidR="00174EC5" w:rsidRPr="001620CB" w:rsidRDefault="00174EC5" w:rsidP="00D7173B">
      <w:pPr>
        <w:pStyle w:val="Heading4"/>
      </w:pPr>
      <w:bookmarkStart w:id="222" w:name="_Toc491163508"/>
      <w:bookmarkStart w:id="223" w:name="_Toc491164550"/>
      <w:bookmarkStart w:id="224" w:name="_Toc491259970"/>
      <w:bookmarkStart w:id="225" w:name="_Toc491262197"/>
      <w:bookmarkStart w:id="226" w:name="_Toc453837944"/>
      <w:bookmarkStart w:id="227" w:name="_Toc485148117"/>
      <w:bookmarkStart w:id="228" w:name="_Toc493775835"/>
      <w:r w:rsidRPr="001620CB">
        <w:t>8.1.2.1</w:t>
      </w:r>
      <w:r w:rsidRPr="001620CB">
        <w:tab/>
        <w:t>Create</w:t>
      </w:r>
      <w:bookmarkEnd w:id="222"/>
      <w:bookmarkEnd w:id="223"/>
      <w:bookmarkEnd w:id="224"/>
      <w:bookmarkEnd w:id="225"/>
      <w:bookmarkEnd w:id="226"/>
      <w:bookmarkEnd w:id="227"/>
      <w:bookmarkEnd w:id="228"/>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29" w:name="_Toc491163509"/>
      <w:bookmarkStart w:id="230" w:name="_Toc491164551"/>
      <w:bookmarkStart w:id="231" w:name="_Toc491259971"/>
      <w:bookmarkStart w:id="232" w:name="_Toc491262198"/>
      <w:bookmarkStart w:id="233" w:name="_Toc453837945"/>
      <w:bookmarkStart w:id="234" w:name="_Toc485148118"/>
      <w:bookmarkStart w:id="235" w:name="_Toc493775836"/>
      <w:r w:rsidRPr="001620CB">
        <w:t>8.1.2.2</w:t>
      </w:r>
      <w:r w:rsidRPr="001620CB">
        <w:tab/>
        <w:t>Retrieve</w:t>
      </w:r>
      <w:bookmarkEnd w:id="229"/>
      <w:bookmarkEnd w:id="230"/>
      <w:bookmarkEnd w:id="231"/>
      <w:bookmarkEnd w:id="232"/>
      <w:bookmarkEnd w:id="233"/>
      <w:bookmarkEnd w:id="234"/>
      <w:bookmarkEnd w:id="235"/>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36" w:name="_Toc491163510"/>
      <w:bookmarkStart w:id="237" w:name="_Toc491164552"/>
      <w:bookmarkStart w:id="238" w:name="_Toc491259972"/>
      <w:bookmarkStart w:id="239" w:name="_Toc491262199"/>
      <w:bookmarkStart w:id="240" w:name="_Toc485148119"/>
      <w:bookmarkStart w:id="241" w:name="_Toc493775837"/>
      <w:r w:rsidRPr="001620CB">
        <w:t>8.1.2.3</w:t>
      </w:r>
      <w:r w:rsidRPr="001620CB">
        <w:tab/>
        <w:t>Update</w:t>
      </w:r>
      <w:bookmarkEnd w:id="236"/>
      <w:bookmarkEnd w:id="237"/>
      <w:bookmarkEnd w:id="238"/>
      <w:bookmarkEnd w:id="239"/>
      <w:bookmarkEnd w:id="240"/>
      <w:bookmarkEnd w:id="241"/>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42" w:name="_Toc491163511"/>
      <w:bookmarkStart w:id="243" w:name="_Toc491164553"/>
      <w:bookmarkStart w:id="244" w:name="_Toc491259973"/>
      <w:bookmarkStart w:id="245" w:name="_Toc491262200"/>
      <w:bookmarkStart w:id="246" w:name="_Toc390760828"/>
      <w:bookmarkStart w:id="247" w:name="_Toc391027028"/>
      <w:bookmarkStart w:id="248" w:name="_Toc391027375"/>
      <w:bookmarkStart w:id="249" w:name="_Toc453837918"/>
      <w:bookmarkStart w:id="250" w:name="_Toc485148120"/>
      <w:bookmarkStart w:id="251" w:name="_Toc493775838"/>
      <w:r w:rsidRPr="001620CB">
        <w:t>8.1.2.4</w:t>
      </w:r>
      <w:r w:rsidRPr="001620CB">
        <w:tab/>
      </w:r>
      <w:r w:rsidRPr="001620CB">
        <w:rPr>
          <w:lang w:eastAsia="ja-JP"/>
        </w:rPr>
        <w:t>Delete</w:t>
      </w:r>
      <w:bookmarkEnd w:id="242"/>
      <w:bookmarkEnd w:id="243"/>
      <w:bookmarkEnd w:id="244"/>
      <w:bookmarkEnd w:id="245"/>
      <w:bookmarkEnd w:id="246"/>
      <w:bookmarkEnd w:id="247"/>
      <w:bookmarkEnd w:id="248"/>
      <w:bookmarkEnd w:id="249"/>
      <w:bookmarkEnd w:id="250"/>
      <w:bookmarkEnd w:id="251"/>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52" w:name="_Toc491163512"/>
      <w:bookmarkStart w:id="253" w:name="_Toc491164554"/>
      <w:bookmarkStart w:id="254" w:name="_Toc491259974"/>
      <w:bookmarkStart w:id="255" w:name="_Toc491262201"/>
      <w:bookmarkStart w:id="256" w:name="_Toc485148121"/>
      <w:bookmarkStart w:id="257" w:name="_Toc493775839"/>
      <w:r w:rsidRPr="001620CB">
        <w:rPr>
          <w:lang w:eastAsia="ja-JP"/>
        </w:rPr>
        <w:t>8.2</w:t>
      </w:r>
      <w:r w:rsidRPr="001620CB">
        <w:rPr>
          <w:lang w:eastAsia="ja-JP"/>
        </w:rPr>
        <w:tab/>
        <w:t>Resource Type &lt;MEFBase&gt;</w:t>
      </w:r>
      <w:bookmarkEnd w:id="252"/>
      <w:bookmarkEnd w:id="253"/>
      <w:bookmarkEnd w:id="254"/>
      <w:bookmarkEnd w:id="255"/>
      <w:bookmarkEnd w:id="256"/>
      <w:bookmarkEnd w:id="257"/>
    </w:p>
    <w:p w14:paraId="66B6C751" w14:textId="77777777" w:rsidR="00174EC5" w:rsidRPr="001620CB" w:rsidRDefault="00174EC5" w:rsidP="00D7173B">
      <w:pPr>
        <w:pStyle w:val="Heading3"/>
      </w:pPr>
      <w:bookmarkStart w:id="258" w:name="_Toc491163513"/>
      <w:bookmarkStart w:id="259" w:name="_Toc491164555"/>
      <w:bookmarkStart w:id="260" w:name="_Toc491259975"/>
      <w:bookmarkStart w:id="261" w:name="_Toc491262202"/>
      <w:bookmarkStart w:id="262" w:name="_Toc485148122"/>
      <w:bookmarkStart w:id="263" w:name="_Toc493775840"/>
      <w:r w:rsidRPr="001620CB">
        <w:t>8.2.1</w:t>
      </w:r>
      <w:r w:rsidRPr="001620CB">
        <w:tab/>
        <w:t>Introduction</w:t>
      </w:r>
      <w:bookmarkEnd w:id="258"/>
      <w:bookmarkEnd w:id="259"/>
      <w:bookmarkEnd w:id="260"/>
      <w:bookmarkEnd w:id="261"/>
      <w:bookmarkEnd w:id="262"/>
      <w:bookmarkEnd w:id="263"/>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48FF9990"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sidR="00F91ABB">
              <w:rPr>
                <w:rFonts w:ascii="Arial" w:hAnsi="Arial"/>
                <w:sz w:val="18"/>
              </w:rPr>
              <w:t>1</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proofErr w:type="gramStart"/>
            <w:r w:rsidRPr="001620CB">
              <w:rPr>
                <w:rFonts w:ascii="Arial" w:eastAsia="Malgun Gothic"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64" w:name="_Toc491164556"/>
      <w:bookmarkStart w:id="265" w:name="_Toc491259976"/>
      <w:bookmarkStart w:id="266" w:name="_Toc491262203"/>
      <w:bookmarkStart w:id="267" w:name="_Toc485148123"/>
      <w:bookmarkStart w:id="268" w:name="_Toc493775841"/>
      <w:bookmarkStart w:id="269"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64"/>
      <w:bookmarkEnd w:id="265"/>
      <w:bookmarkEnd w:id="266"/>
      <w:bookmarkEnd w:id="267"/>
      <w:bookmarkEnd w:id="268"/>
      <w:r w:rsidRPr="001620CB">
        <w:t xml:space="preserve"> </w:t>
      </w:r>
      <w:bookmarkEnd w:id="269"/>
    </w:p>
    <w:p w14:paraId="4733F006" w14:textId="77777777" w:rsidR="00174EC5" w:rsidRPr="001620CB" w:rsidRDefault="00174EC5" w:rsidP="00D7173B">
      <w:pPr>
        <w:pStyle w:val="Heading4"/>
      </w:pPr>
      <w:bookmarkStart w:id="270" w:name="_Toc491163515"/>
      <w:bookmarkStart w:id="271" w:name="_Toc491164557"/>
      <w:bookmarkStart w:id="272" w:name="_Toc491259977"/>
      <w:bookmarkStart w:id="273" w:name="_Toc491262204"/>
      <w:bookmarkStart w:id="274" w:name="_Toc485148124"/>
      <w:bookmarkStart w:id="275" w:name="_Toc493775842"/>
      <w:r w:rsidRPr="001620CB">
        <w:t>8.2.2.1</w:t>
      </w:r>
      <w:r w:rsidRPr="001620CB">
        <w:tab/>
        <w:t>Create</w:t>
      </w:r>
      <w:bookmarkEnd w:id="270"/>
      <w:bookmarkEnd w:id="271"/>
      <w:bookmarkEnd w:id="272"/>
      <w:bookmarkEnd w:id="273"/>
      <w:bookmarkEnd w:id="274"/>
      <w:bookmarkEnd w:id="275"/>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76" w:name="_Toc491163516"/>
      <w:bookmarkStart w:id="277" w:name="_Toc491164558"/>
      <w:bookmarkStart w:id="278" w:name="_Toc491259978"/>
      <w:bookmarkStart w:id="279" w:name="_Toc491262205"/>
      <w:bookmarkStart w:id="280" w:name="_Toc485148125"/>
      <w:bookmarkStart w:id="281" w:name="_Toc493775843"/>
      <w:r w:rsidRPr="001620CB">
        <w:t>8.2.2.2</w:t>
      </w:r>
      <w:r w:rsidRPr="001620CB">
        <w:tab/>
        <w:t>Retrieve</w:t>
      </w:r>
      <w:bookmarkEnd w:id="276"/>
      <w:bookmarkEnd w:id="277"/>
      <w:bookmarkEnd w:id="278"/>
      <w:bookmarkEnd w:id="279"/>
      <w:bookmarkEnd w:id="280"/>
      <w:bookmarkEnd w:id="281"/>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82" w:name="_Toc491163517"/>
      <w:bookmarkStart w:id="283" w:name="_Toc491164559"/>
      <w:bookmarkStart w:id="284" w:name="_Toc491259979"/>
      <w:bookmarkStart w:id="285" w:name="_Toc491262206"/>
      <w:bookmarkStart w:id="286" w:name="_Toc485148126"/>
      <w:bookmarkStart w:id="287" w:name="_Toc493775844"/>
      <w:r w:rsidRPr="001620CB">
        <w:t>8.2.2.3</w:t>
      </w:r>
      <w:r w:rsidRPr="001620CB">
        <w:tab/>
        <w:t>Update</w:t>
      </w:r>
      <w:bookmarkEnd w:id="282"/>
      <w:bookmarkEnd w:id="283"/>
      <w:bookmarkEnd w:id="284"/>
      <w:bookmarkEnd w:id="285"/>
      <w:bookmarkEnd w:id="286"/>
      <w:bookmarkEnd w:id="287"/>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88" w:name="_Toc491163518"/>
      <w:bookmarkStart w:id="289" w:name="_Toc491164560"/>
      <w:bookmarkStart w:id="290" w:name="_Toc491259980"/>
      <w:bookmarkStart w:id="291" w:name="_Toc491262207"/>
      <w:bookmarkStart w:id="292" w:name="_Toc485148127"/>
      <w:bookmarkStart w:id="293" w:name="_Toc493775845"/>
      <w:r w:rsidRPr="001620CB">
        <w:t>8.2.2.4</w:t>
      </w:r>
      <w:r w:rsidRPr="001620CB">
        <w:tab/>
      </w:r>
      <w:r w:rsidRPr="001620CB">
        <w:rPr>
          <w:lang w:eastAsia="ja-JP"/>
        </w:rPr>
        <w:t>Delete</w:t>
      </w:r>
      <w:bookmarkEnd w:id="288"/>
      <w:bookmarkEnd w:id="289"/>
      <w:bookmarkEnd w:id="290"/>
      <w:bookmarkEnd w:id="291"/>
      <w:bookmarkEnd w:id="292"/>
      <w:bookmarkEnd w:id="293"/>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294" w:name="_Toc491163519"/>
      <w:bookmarkStart w:id="295" w:name="_Toc491164561"/>
      <w:bookmarkStart w:id="296" w:name="_Toc491259981"/>
      <w:bookmarkStart w:id="297" w:name="_Toc491262208"/>
      <w:bookmarkStart w:id="298" w:name="_Toc485148128"/>
      <w:bookmarkStart w:id="299" w:name="_Toc493775846"/>
      <w:r w:rsidRPr="001620CB">
        <w:rPr>
          <w:lang w:eastAsia="ja-JP"/>
        </w:rPr>
        <w:t>8.3</w:t>
      </w:r>
      <w:r w:rsidRPr="001620CB">
        <w:rPr>
          <w:lang w:eastAsia="ja-JP"/>
        </w:rPr>
        <w:tab/>
        <w:t xml:space="preserve">Resource Type </w:t>
      </w:r>
      <w:r w:rsidRPr="001620CB">
        <w:rPr>
          <w:i/>
          <w:lang w:eastAsia="ja-JP"/>
        </w:rPr>
        <w:t>&lt;mafClientReg&gt;</w:t>
      </w:r>
      <w:bookmarkEnd w:id="294"/>
      <w:bookmarkEnd w:id="295"/>
      <w:bookmarkEnd w:id="296"/>
      <w:bookmarkEnd w:id="297"/>
      <w:bookmarkEnd w:id="298"/>
      <w:bookmarkEnd w:id="299"/>
    </w:p>
    <w:p w14:paraId="3A408C2D" w14:textId="77777777" w:rsidR="00174EC5" w:rsidRPr="001620CB" w:rsidRDefault="00174EC5" w:rsidP="00D7173B">
      <w:pPr>
        <w:pStyle w:val="Heading3"/>
      </w:pPr>
      <w:bookmarkStart w:id="300" w:name="_Toc491163520"/>
      <w:bookmarkStart w:id="301" w:name="_Toc491164562"/>
      <w:bookmarkStart w:id="302" w:name="_Toc491259982"/>
      <w:bookmarkStart w:id="303" w:name="_Toc491262209"/>
      <w:bookmarkStart w:id="304" w:name="_Toc485148129"/>
      <w:bookmarkStart w:id="305" w:name="_Toc493775847"/>
      <w:r w:rsidRPr="001620CB">
        <w:t>8.3.1</w:t>
      </w:r>
      <w:r w:rsidRPr="001620CB">
        <w:tab/>
        <w:t>Introduction</w:t>
      </w:r>
      <w:bookmarkEnd w:id="300"/>
      <w:bookmarkEnd w:id="301"/>
      <w:bookmarkEnd w:id="302"/>
      <w:bookmarkEnd w:id="303"/>
      <w:bookmarkEnd w:id="304"/>
      <w:bookmarkEnd w:id="305"/>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10B3027B"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06"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6"/>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07"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7"/>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proofErr w:type="gramStart"/>
            <w:r w:rsidRPr="001620CB">
              <w:rPr>
                <w:rFonts w:ascii="Arial" w:eastAsia="MS Mincho" w:hAnsi="Arial"/>
                <w:sz w:val="18"/>
              </w:rPr>
              <w:t>xs:anyURI</w:t>
            </w:r>
            <w:proofErr w:type="gramEnd"/>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proofErr w:type="gramStart"/>
            <w:r w:rsidRPr="00EC1795">
              <w:rPr>
                <w:rFonts w:ascii="Arial" w:eastAsia="MS Mincho" w:hAnsi="Arial"/>
                <w:sz w:val="18"/>
              </w:rPr>
              <w:t>sec</w:t>
            </w:r>
            <w:r w:rsidRPr="001620CB">
              <w:rPr>
                <w:rFonts w:ascii="Arial" w:eastAsia="MS Mincho" w:hAnsi="Arial"/>
                <w:sz w:val="18"/>
              </w:rPr>
              <w:t>:credentialID</w:t>
            </w:r>
            <w:proofErr w:type="gramEnd"/>
            <w:r w:rsidRPr="001620CB">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08" w:name="_Toc491164563"/>
      <w:bookmarkStart w:id="309" w:name="_Toc491259983"/>
      <w:bookmarkStart w:id="310" w:name="_Toc491262210"/>
      <w:bookmarkStart w:id="311" w:name="_Toc485148130"/>
      <w:bookmarkStart w:id="312" w:name="_Toc493775848"/>
      <w:bookmarkStart w:id="313"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08"/>
      <w:bookmarkEnd w:id="309"/>
      <w:bookmarkEnd w:id="310"/>
      <w:bookmarkEnd w:id="311"/>
      <w:bookmarkEnd w:id="312"/>
      <w:r w:rsidRPr="001620CB">
        <w:t xml:space="preserve"> </w:t>
      </w:r>
      <w:bookmarkEnd w:id="313"/>
    </w:p>
    <w:p w14:paraId="5CAEF238" w14:textId="77777777" w:rsidR="00174EC5" w:rsidRPr="001620CB" w:rsidRDefault="00174EC5" w:rsidP="00D7173B">
      <w:pPr>
        <w:pStyle w:val="Heading4"/>
      </w:pPr>
      <w:bookmarkStart w:id="314" w:name="_Toc491163522"/>
      <w:bookmarkStart w:id="315" w:name="_Toc491164564"/>
      <w:bookmarkStart w:id="316" w:name="_Toc491259984"/>
      <w:bookmarkStart w:id="317" w:name="_Toc491262211"/>
      <w:bookmarkStart w:id="318" w:name="_Toc485148131"/>
      <w:bookmarkStart w:id="319" w:name="_Toc493775849"/>
      <w:r w:rsidRPr="001620CB">
        <w:t>8.3.2.1</w:t>
      </w:r>
      <w:r w:rsidRPr="001620CB">
        <w:tab/>
        <w:t>Create</w:t>
      </w:r>
      <w:bookmarkEnd w:id="314"/>
      <w:bookmarkEnd w:id="315"/>
      <w:bookmarkEnd w:id="316"/>
      <w:bookmarkEnd w:id="317"/>
      <w:bookmarkEnd w:id="318"/>
      <w:bookmarkEnd w:id="319"/>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proofErr w:type="gramStart"/>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proofErr w:type="gramEnd"/>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20" w:name="_Toc491163523"/>
      <w:bookmarkStart w:id="321" w:name="_Toc491164565"/>
      <w:bookmarkStart w:id="322" w:name="_Toc491259985"/>
      <w:bookmarkStart w:id="323" w:name="_Toc491262212"/>
      <w:bookmarkStart w:id="324" w:name="_Toc485148132"/>
      <w:bookmarkStart w:id="325" w:name="_Toc493775850"/>
      <w:r w:rsidRPr="001620CB">
        <w:t>8.3.2.2</w:t>
      </w:r>
      <w:r w:rsidRPr="001620CB">
        <w:tab/>
        <w:t>Retrieve</w:t>
      </w:r>
      <w:bookmarkEnd w:id="320"/>
      <w:bookmarkEnd w:id="321"/>
      <w:bookmarkEnd w:id="322"/>
      <w:bookmarkEnd w:id="323"/>
      <w:bookmarkEnd w:id="324"/>
      <w:bookmarkEnd w:id="325"/>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26" w:name="_Toc491163524"/>
      <w:bookmarkStart w:id="327" w:name="_Toc491164566"/>
      <w:bookmarkStart w:id="328" w:name="_Toc491259986"/>
      <w:bookmarkStart w:id="329" w:name="_Toc491262213"/>
      <w:bookmarkStart w:id="330" w:name="_Toc485148133"/>
      <w:bookmarkStart w:id="331" w:name="_Toc493775851"/>
      <w:r w:rsidRPr="001620CB">
        <w:lastRenderedPageBreak/>
        <w:t>8.3.2.3</w:t>
      </w:r>
      <w:r w:rsidRPr="001620CB">
        <w:tab/>
        <w:t>Update</w:t>
      </w:r>
      <w:bookmarkEnd w:id="326"/>
      <w:bookmarkEnd w:id="327"/>
      <w:bookmarkEnd w:id="328"/>
      <w:bookmarkEnd w:id="329"/>
      <w:bookmarkEnd w:id="330"/>
      <w:bookmarkEnd w:id="331"/>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proofErr w:type="gramStart"/>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proofErr w:type="gramEnd"/>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32" w:name="_Toc491163525"/>
      <w:bookmarkStart w:id="333" w:name="_Toc491164567"/>
      <w:bookmarkStart w:id="334" w:name="_Toc491259987"/>
      <w:bookmarkStart w:id="335" w:name="_Toc491262214"/>
      <w:bookmarkStart w:id="336" w:name="_Toc485148134"/>
      <w:bookmarkStart w:id="337" w:name="_Toc493775852"/>
      <w:r w:rsidRPr="001620CB">
        <w:t>8.3.2.4</w:t>
      </w:r>
      <w:r w:rsidRPr="001620CB">
        <w:tab/>
        <w:t>Delete</w:t>
      </w:r>
      <w:bookmarkEnd w:id="332"/>
      <w:bookmarkEnd w:id="333"/>
      <w:bookmarkEnd w:id="334"/>
      <w:bookmarkEnd w:id="335"/>
      <w:bookmarkEnd w:id="336"/>
      <w:bookmarkEnd w:id="337"/>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38" w:name="_Toc491163526"/>
      <w:bookmarkStart w:id="339" w:name="_Toc491164568"/>
      <w:bookmarkStart w:id="340" w:name="_Toc491259988"/>
      <w:bookmarkStart w:id="341" w:name="_Toc491262215"/>
      <w:bookmarkStart w:id="342" w:name="_Toc485148135"/>
      <w:bookmarkStart w:id="343"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38"/>
      <w:bookmarkEnd w:id="339"/>
      <w:bookmarkEnd w:id="340"/>
      <w:bookmarkEnd w:id="341"/>
      <w:bookmarkEnd w:id="342"/>
      <w:bookmarkEnd w:id="343"/>
    </w:p>
    <w:p w14:paraId="7CBB3869" w14:textId="77777777" w:rsidR="00174EC5" w:rsidRPr="001620CB" w:rsidRDefault="00174EC5" w:rsidP="00D7173B">
      <w:pPr>
        <w:pStyle w:val="Heading3"/>
      </w:pPr>
      <w:bookmarkStart w:id="344" w:name="_Toc491163527"/>
      <w:bookmarkStart w:id="345" w:name="_Toc491164569"/>
      <w:bookmarkStart w:id="346" w:name="_Toc491259989"/>
      <w:bookmarkStart w:id="347" w:name="_Toc491262216"/>
      <w:bookmarkStart w:id="348" w:name="_Toc485148136"/>
      <w:bookmarkStart w:id="349" w:name="_Toc493775854"/>
      <w:r w:rsidRPr="001620CB">
        <w:t>8.4.1</w:t>
      </w:r>
      <w:r w:rsidRPr="001620CB">
        <w:tab/>
        <w:t>Introduction</w:t>
      </w:r>
      <w:bookmarkEnd w:id="344"/>
      <w:bookmarkEnd w:id="345"/>
      <w:bookmarkEnd w:id="346"/>
      <w:bookmarkEnd w:id="347"/>
      <w:bookmarkEnd w:id="348"/>
      <w:bookmarkEnd w:id="349"/>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3E72E201"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50" w:name="_Toc491164570"/>
      <w:bookmarkStart w:id="351" w:name="_Toc491259990"/>
      <w:bookmarkStart w:id="352" w:name="_Toc491262217"/>
      <w:bookmarkStart w:id="353" w:name="_Toc485148137"/>
      <w:bookmarkStart w:id="354"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proofErr w:type="gramStart"/>
            <w:r w:rsidRPr="00FB4642">
              <w:rPr>
                <w:rFonts w:ascii="Arial" w:eastAsia="MS Mincho" w:hAnsi="Arial"/>
                <w:sz w:val="18"/>
              </w:rPr>
              <w:t>xs:anyURI</w:t>
            </w:r>
            <w:proofErr w:type="gramEnd"/>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proofErr w:type="gramStart"/>
            <w:r w:rsidRPr="00FB4642">
              <w:rPr>
                <w:rFonts w:ascii="Arial" w:eastAsia="MS Mincho" w:hAnsi="Arial"/>
                <w:sz w:val="18"/>
              </w:rPr>
              <w:t>sec:credentialID</w:t>
            </w:r>
            <w:proofErr w:type="gramEnd"/>
            <w:r w:rsidRPr="00FB4642">
              <w:rPr>
                <w:rFonts w:ascii="Arial" w:eastAsia="MS Mincho" w:hAnsi="Arial"/>
                <w:sz w:val="18"/>
              </w:rPr>
              <w:t xml:space="preserve">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55"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50"/>
      <w:bookmarkEnd w:id="351"/>
      <w:bookmarkEnd w:id="352"/>
      <w:bookmarkEnd w:id="353"/>
      <w:bookmarkEnd w:id="355"/>
      <w:r w:rsidRPr="001620CB">
        <w:t xml:space="preserve"> </w:t>
      </w:r>
      <w:bookmarkEnd w:id="354"/>
    </w:p>
    <w:p w14:paraId="77350CA1" w14:textId="77777777" w:rsidR="00174EC5" w:rsidRPr="001620CB" w:rsidRDefault="00174EC5" w:rsidP="00D7173B">
      <w:pPr>
        <w:pStyle w:val="Heading4"/>
      </w:pPr>
      <w:bookmarkStart w:id="356" w:name="_Toc491163529"/>
      <w:bookmarkStart w:id="357" w:name="_Toc491164571"/>
      <w:bookmarkStart w:id="358" w:name="_Toc491259991"/>
      <w:bookmarkStart w:id="359" w:name="_Toc491262218"/>
      <w:bookmarkStart w:id="360" w:name="_Toc485148138"/>
      <w:bookmarkStart w:id="361" w:name="_Toc493775856"/>
      <w:r w:rsidRPr="001620CB">
        <w:t>8.4.2.1</w:t>
      </w:r>
      <w:r w:rsidRPr="001620CB">
        <w:tab/>
        <w:t>Create</w:t>
      </w:r>
      <w:bookmarkEnd w:id="356"/>
      <w:bookmarkEnd w:id="357"/>
      <w:bookmarkEnd w:id="358"/>
      <w:bookmarkEnd w:id="359"/>
      <w:bookmarkEnd w:id="360"/>
      <w:bookmarkEnd w:id="361"/>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proofErr w:type="gramStart"/>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proofErr w:type="gramEnd"/>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62" w:name="_Toc491163530"/>
      <w:bookmarkStart w:id="363" w:name="_Toc491164572"/>
      <w:bookmarkStart w:id="364" w:name="_Toc491259992"/>
      <w:bookmarkStart w:id="365" w:name="_Toc491262219"/>
      <w:bookmarkStart w:id="366" w:name="_Toc485148139"/>
      <w:bookmarkStart w:id="367" w:name="_Toc493775857"/>
      <w:r w:rsidRPr="001620CB">
        <w:t>8.4.2.2</w:t>
      </w:r>
      <w:r w:rsidRPr="001620CB">
        <w:tab/>
        <w:t>Retrieve</w:t>
      </w:r>
      <w:bookmarkEnd w:id="362"/>
      <w:bookmarkEnd w:id="363"/>
      <w:bookmarkEnd w:id="364"/>
      <w:bookmarkEnd w:id="365"/>
      <w:bookmarkEnd w:id="366"/>
      <w:bookmarkEnd w:id="367"/>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68" w:name="_Toc491163531"/>
      <w:bookmarkStart w:id="369" w:name="_Toc491164573"/>
      <w:bookmarkStart w:id="370" w:name="_Toc491259993"/>
      <w:bookmarkStart w:id="371" w:name="_Toc491262220"/>
      <w:bookmarkStart w:id="372" w:name="_Toc485148140"/>
      <w:bookmarkStart w:id="373" w:name="_Toc493775858"/>
      <w:r w:rsidRPr="001620CB">
        <w:t>8.4.2.3</w:t>
      </w:r>
      <w:r w:rsidRPr="001620CB">
        <w:tab/>
        <w:t>Update</w:t>
      </w:r>
      <w:bookmarkEnd w:id="368"/>
      <w:bookmarkEnd w:id="369"/>
      <w:bookmarkEnd w:id="370"/>
      <w:bookmarkEnd w:id="371"/>
      <w:bookmarkEnd w:id="372"/>
      <w:bookmarkEnd w:id="373"/>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proofErr w:type="gramStart"/>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proofErr w:type="gramEnd"/>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74" w:name="_Toc491163532"/>
      <w:bookmarkStart w:id="375" w:name="_Toc491164574"/>
      <w:bookmarkStart w:id="376" w:name="_Toc491259994"/>
      <w:bookmarkStart w:id="377" w:name="_Toc491262221"/>
      <w:bookmarkStart w:id="378" w:name="_Toc485148141"/>
      <w:bookmarkStart w:id="379" w:name="_Toc493775859"/>
      <w:r w:rsidRPr="001620CB">
        <w:t>8.4.2.4</w:t>
      </w:r>
      <w:r w:rsidRPr="001620CB">
        <w:tab/>
        <w:t>Delete</w:t>
      </w:r>
      <w:bookmarkEnd w:id="374"/>
      <w:bookmarkEnd w:id="375"/>
      <w:bookmarkEnd w:id="376"/>
      <w:bookmarkEnd w:id="377"/>
      <w:bookmarkEnd w:id="378"/>
      <w:bookmarkEnd w:id="379"/>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80" w:name="_Toc491163533"/>
      <w:bookmarkStart w:id="381" w:name="_Toc491164575"/>
      <w:bookmarkStart w:id="382" w:name="_Toc491259995"/>
      <w:bookmarkStart w:id="383" w:name="_Toc491262222"/>
      <w:bookmarkStart w:id="384" w:name="_Toc485148142"/>
      <w:bookmarkStart w:id="385"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80"/>
      <w:bookmarkEnd w:id="381"/>
      <w:bookmarkEnd w:id="382"/>
      <w:bookmarkEnd w:id="383"/>
      <w:bookmarkEnd w:id="384"/>
      <w:bookmarkEnd w:id="385"/>
    </w:p>
    <w:p w14:paraId="376FE462" w14:textId="77777777" w:rsidR="00174EC5" w:rsidRPr="001620CB" w:rsidRDefault="00174EC5" w:rsidP="00D7173B">
      <w:pPr>
        <w:pStyle w:val="Heading3"/>
      </w:pPr>
      <w:bookmarkStart w:id="386" w:name="_Toc491163534"/>
      <w:bookmarkStart w:id="387" w:name="_Toc491164576"/>
      <w:bookmarkStart w:id="388" w:name="_Toc491259996"/>
      <w:bookmarkStart w:id="389" w:name="_Toc491262223"/>
      <w:bookmarkStart w:id="390" w:name="_Toc485148143"/>
      <w:bookmarkStart w:id="391" w:name="_Toc493775861"/>
      <w:r w:rsidRPr="001620CB">
        <w:t>8.5.1</w:t>
      </w:r>
      <w:r w:rsidRPr="001620CB">
        <w:tab/>
        <w:t>Introduction</w:t>
      </w:r>
      <w:bookmarkEnd w:id="386"/>
      <w:bookmarkEnd w:id="387"/>
      <w:bookmarkEnd w:id="388"/>
      <w:bookmarkEnd w:id="389"/>
      <w:bookmarkEnd w:id="390"/>
      <w:bookmarkEnd w:id="391"/>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5855187A"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392" w:name="_Toc491164577"/>
      <w:bookmarkStart w:id="393" w:name="_Toc491259997"/>
      <w:bookmarkStart w:id="394" w:name="_Toc491262224"/>
      <w:bookmarkStart w:id="395" w:name="_Toc485148144"/>
      <w:bookmarkStart w:id="396"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proofErr w:type="gramStart"/>
            <w:r w:rsidRPr="00FB4642">
              <w:rPr>
                <w:rFonts w:ascii="Arial" w:eastAsia="MS Mincho" w:hAnsi="Arial"/>
                <w:sz w:val="18"/>
              </w:rPr>
              <w:t>xs:anyURI</w:t>
            </w:r>
            <w:proofErr w:type="gramEnd"/>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m:suid</w:t>
            </w:r>
            <w:proofErr w:type="gramEnd"/>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w:t>
            </w:r>
            <w:proofErr w:type="gramStart"/>
            <w:r w:rsidRPr="00FB4642">
              <w:rPr>
                <w:rFonts w:ascii="Arial" w:eastAsia="MS Mincho" w:hAnsi="Arial"/>
                <w:sz w:val="18"/>
              </w:rPr>
              <w:t>m:listOfM</w:t>
            </w:r>
            <w:proofErr w:type="gramEnd"/>
            <w:r w:rsidRPr="00FB4642">
              <w:rPr>
                <w:rFonts w:ascii="Arial" w:eastAsia="MS Mincho" w:hAnsi="Arial"/>
                <w:sz w:val="18"/>
              </w:rPr>
              <w:t>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495029F4" w:rsidR="00CF3928" w:rsidRPr="00FB4642" w:rsidRDefault="00CF3928" w:rsidP="00C47B01">
            <w:pPr>
              <w:keepNext/>
              <w:keepLines/>
              <w:spacing w:after="0"/>
              <w:rPr>
                <w:rFonts w:ascii="Arial" w:eastAsia="MS Mincho" w:hAnsi="Arial"/>
                <w:sz w:val="18"/>
              </w:rPr>
            </w:pPr>
            <w:proofErr w:type="gramStart"/>
            <w:r w:rsidRPr="00FB4642">
              <w:rPr>
                <w:rFonts w:ascii="Arial" w:hAnsi="Arial" w:cs="Arial"/>
                <w:sz w:val="18"/>
                <w:szCs w:val="18"/>
                <w:lang w:eastAsia="ko-KR"/>
              </w:rPr>
              <w:t>xs:</w:t>
            </w:r>
            <w:r w:rsidR="00E540FB">
              <w:rPr>
                <w:rFonts w:ascii="Arial" w:hAnsi="Arial" w:cs="Arial"/>
                <w:sz w:val="18"/>
                <w:szCs w:val="18"/>
                <w:lang w:eastAsia="ko-KR"/>
              </w:rPr>
              <w:t>hexB</w:t>
            </w:r>
            <w:r w:rsidR="00E540FB" w:rsidRPr="00FB4642">
              <w:rPr>
                <w:rFonts w:ascii="Arial" w:hAnsi="Arial" w:cs="Arial"/>
                <w:sz w:val="18"/>
                <w:szCs w:val="18"/>
                <w:lang w:eastAsia="ko-KR"/>
              </w:rPr>
              <w:t>inary</w:t>
            </w:r>
            <w:proofErr w:type="gramEnd"/>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397"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392"/>
      <w:bookmarkEnd w:id="393"/>
      <w:bookmarkEnd w:id="394"/>
      <w:bookmarkEnd w:id="395"/>
      <w:bookmarkEnd w:id="397"/>
      <w:r w:rsidRPr="001620CB">
        <w:t xml:space="preserve"> </w:t>
      </w:r>
      <w:bookmarkEnd w:id="396"/>
    </w:p>
    <w:p w14:paraId="43983E22" w14:textId="77777777" w:rsidR="00174EC5" w:rsidRPr="001620CB" w:rsidRDefault="00174EC5" w:rsidP="00D7173B">
      <w:pPr>
        <w:pStyle w:val="Heading4"/>
      </w:pPr>
      <w:bookmarkStart w:id="398" w:name="_Toc491163536"/>
      <w:bookmarkStart w:id="399" w:name="_Toc491164578"/>
      <w:bookmarkStart w:id="400" w:name="_Toc491259998"/>
      <w:bookmarkStart w:id="401" w:name="_Toc491262225"/>
      <w:bookmarkStart w:id="402" w:name="_Toc485148145"/>
      <w:bookmarkStart w:id="403" w:name="_Toc493775863"/>
      <w:r w:rsidRPr="001620CB">
        <w:t>8.5.2.1</w:t>
      </w:r>
      <w:r w:rsidRPr="001620CB">
        <w:tab/>
        <w:t>Create</w:t>
      </w:r>
      <w:bookmarkEnd w:id="398"/>
      <w:bookmarkEnd w:id="399"/>
      <w:bookmarkEnd w:id="400"/>
      <w:bookmarkEnd w:id="401"/>
      <w:bookmarkEnd w:id="402"/>
      <w:bookmarkEnd w:id="403"/>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proofErr w:type="gramStart"/>
      <w:r w:rsidRPr="00EC1795">
        <w:rPr>
          <w:rFonts w:eastAsia="Malgun Gothic"/>
          <w:lang w:eastAsia="ko-KR"/>
        </w:rPr>
        <w:t>in</w:t>
      </w:r>
      <w:r w:rsidRPr="00B63D6D">
        <w:rPr>
          <w:rFonts w:eastAsia="Malgun Gothic"/>
          <w:lang w:eastAsia="ko-KR"/>
        </w:rPr>
        <w:t xml:space="preserve"> order to</w:t>
      </w:r>
      <w:proofErr w:type="gramEnd"/>
      <w:r w:rsidRPr="00B63D6D">
        <w:rPr>
          <w:rFonts w:eastAsia="Malgun Gothic"/>
          <w:lang w:eastAsia="ko-KR"/>
        </w:rPr>
        <w:t xml:space="preserve">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proofErr w:type="gramStart"/>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proofErr w:type="gramEnd"/>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04" w:name="_Toc491163537"/>
      <w:bookmarkStart w:id="405" w:name="_Toc491164579"/>
      <w:bookmarkStart w:id="406" w:name="_Toc491259999"/>
      <w:bookmarkStart w:id="407" w:name="_Toc491262226"/>
      <w:bookmarkStart w:id="408" w:name="_Toc485148146"/>
      <w:bookmarkStart w:id="409" w:name="_Toc493775864"/>
      <w:r w:rsidRPr="001620CB">
        <w:t>8.5.2.2</w:t>
      </w:r>
      <w:r w:rsidRPr="001620CB">
        <w:tab/>
        <w:t>Retrieve</w:t>
      </w:r>
      <w:bookmarkEnd w:id="404"/>
      <w:bookmarkEnd w:id="405"/>
      <w:bookmarkEnd w:id="406"/>
      <w:bookmarkEnd w:id="407"/>
      <w:bookmarkEnd w:id="408"/>
      <w:bookmarkEnd w:id="409"/>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10" w:name="_Toc491163538"/>
      <w:bookmarkStart w:id="411" w:name="_Toc491164580"/>
      <w:bookmarkStart w:id="412" w:name="_Toc491260000"/>
      <w:bookmarkStart w:id="413" w:name="_Toc491262227"/>
      <w:bookmarkStart w:id="414" w:name="_Toc485148147"/>
      <w:bookmarkStart w:id="415" w:name="_Toc493775865"/>
      <w:r w:rsidRPr="001620CB">
        <w:t>8.5.2.3</w:t>
      </w:r>
      <w:r w:rsidRPr="001620CB">
        <w:tab/>
        <w:t>Update</w:t>
      </w:r>
      <w:bookmarkEnd w:id="410"/>
      <w:bookmarkEnd w:id="411"/>
      <w:bookmarkEnd w:id="412"/>
      <w:bookmarkEnd w:id="413"/>
      <w:bookmarkEnd w:id="414"/>
      <w:bookmarkEnd w:id="415"/>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16" w:name="_Toc491163539"/>
      <w:bookmarkStart w:id="417" w:name="_Toc491164581"/>
      <w:bookmarkStart w:id="418" w:name="_Toc491260001"/>
      <w:bookmarkStart w:id="419" w:name="_Toc491262228"/>
      <w:bookmarkStart w:id="420" w:name="_Toc485148148"/>
      <w:bookmarkStart w:id="421" w:name="_Toc493775866"/>
      <w:r w:rsidRPr="001620CB">
        <w:lastRenderedPageBreak/>
        <w:t>8.5.2.4</w:t>
      </w:r>
      <w:r w:rsidRPr="001620CB">
        <w:tab/>
        <w:t>Delete</w:t>
      </w:r>
      <w:bookmarkEnd w:id="416"/>
      <w:bookmarkEnd w:id="417"/>
      <w:bookmarkEnd w:id="418"/>
      <w:bookmarkEnd w:id="419"/>
      <w:bookmarkEnd w:id="420"/>
      <w:bookmarkEnd w:id="421"/>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422"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422"/>
    </w:p>
    <w:p w14:paraId="35575512" w14:textId="77777777" w:rsidR="00CF3928" w:rsidRPr="00DB768D" w:rsidRDefault="00CF3928" w:rsidP="00CF3928">
      <w:pPr>
        <w:pStyle w:val="Heading3"/>
      </w:pPr>
      <w:bookmarkStart w:id="423" w:name="_Toc493775868"/>
      <w:r w:rsidRPr="00DB768D">
        <w:t>8.</w:t>
      </w:r>
      <w:r w:rsidRPr="00DB768D">
        <w:rPr>
          <w:lang w:val="en-US"/>
        </w:rPr>
        <w:t>6</w:t>
      </w:r>
      <w:r w:rsidRPr="00DB768D">
        <w:t>.1</w:t>
      </w:r>
      <w:r w:rsidRPr="00DB768D">
        <w:tab/>
        <w:t>Introduction</w:t>
      </w:r>
      <w:bookmarkEnd w:id="423"/>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236645AB"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w:t>
            </w:r>
            <w:r w:rsidR="00F91ABB">
              <w:rPr>
                <w:rFonts w:ascii="Arial" w:hAnsi="Arial"/>
                <w:sz w:val="18"/>
              </w:rPr>
              <w:t>1</w:t>
            </w:r>
            <w:r w:rsidRPr="00DB768D">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w:t>
            </w:r>
            <w:proofErr w:type="gramStart"/>
            <w:r w:rsidRPr="00DB768D">
              <w:rPr>
                <w:rFonts w:ascii="Arial" w:eastAsia="MS Mincho" w:hAnsi="Arial"/>
                <w:sz w:val="18"/>
              </w:rPr>
              <w:t>m:requestID</w:t>
            </w:r>
            <w:proofErr w:type="gramEnd"/>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proofErr w:type="gramStart"/>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roofErr w:type="gramEnd"/>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proofErr w:type="gramStart"/>
            <w:r w:rsidRPr="00DB768D">
              <w:rPr>
                <w:rFonts w:ascii="Arial" w:eastAsia="MS Mincho" w:hAnsi="Arial"/>
                <w:sz w:val="18"/>
              </w:rPr>
              <w:t>sec:c</w:t>
            </w:r>
            <w:r w:rsidRPr="00DB768D">
              <w:rPr>
                <w:rFonts w:ascii="Arial" w:eastAsia="Arial Unicode MS" w:hAnsi="Arial"/>
                <w:sz w:val="18"/>
                <w:lang w:eastAsia="ko-KR"/>
              </w:rPr>
              <w:t>mdStatusCode</w:t>
            </w:r>
            <w:proofErr w:type="gramEnd"/>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424"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424"/>
      <w:r w:rsidRPr="00DB768D">
        <w:t xml:space="preserve"> </w:t>
      </w:r>
    </w:p>
    <w:p w14:paraId="7A38F4BD" w14:textId="77777777" w:rsidR="00CF3928" w:rsidRPr="00DB768D" w:rsidRDefault="00CF3928" w:rsidP="00CF3928">
      <w:pPr>
        <w:pStyle w:val="Heading4"/>
      </w:pPr>
      <w:bookmarkStart w:id="425" w:name="_Toc493775870"/>
      <w:bookmarkStart w:id="426" w:name="_Hlk486754646"/>
      <w:r w:rsidRPr="00DB768D">
        <w:t>8.</w:t>
      </w:r>
      <w:r w:rsidRPr="00DB768D">
        <w:rPr>
          <w:lang w:val="en-US"/>
        </w:rPr>
        <w:t>6</w:t>
      </w:r>
      <w:r w:rsidRPr="00DB768D">
        <w:t>.2.1</w:t>
      </w:r>
      <w:r w:rsidRPr="00DB768D">
        <w:tab/>
        <w:t>Create</w:t>
      </w:r>
      <w:bookmarkEnd w:id="425"/>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27" w:name="_Toc493775871"/>
      <w:bookmarkEnd w:id="426"/>
      <w:r w:rsidRPr="003D5D11">
        <w:t>8.</w:t>
      </w:r>
      <w:r w:rsidRPr="003D5D11">
        <w:rPr>
          <w:lang w:val="en-US"/>
        </w:rPr>
        <w:t>6</w:t>
      </w:r>
      <w:r w:rsidRPr="003D5D11">
        <w:t>.2.2</w:t>
      </w:r>
      <w:r w:rsidRPr="003D5D11">
        <w:tab/>
        <w:t>Retrieve</w:t>
      </w:r>
      <w:bookmarkEnd w:id="427"/>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428" w:name="_Hlk486623280"/>
      <w:r w:rsidRPr="00DB768D">
        <w:t>If the Receiver has a pending MEF Client Command to be issued to the Originator</w:t>
      </w:r>
      <w:bookmarkEnd w:id="428"/>
      <w:r w:rsidRPr="00DB768D">
        <w:t xml:space="preserve">, </w:t>
      </w:r>
      <w:bookmarkStart w:id="429"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429"/>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430" w:name="_Toc493775872"/>
      <w:r w:rsidRPr="00DB768D">
        <w:t>8.</w:t>
      </w:r>
      <w:r w:rsidRPr="00DB768D">
        <w:rPr>
          <w:lang w:val="en-US"/>
        </w:rPr>
        <w:t>6</w:t>
      </w:r>
      <w:r w:rsidRPr="00DB768D">
        <w:t>.2.3</w:t>
      </w:r>
      <w:r w:rsidRPr="00DB768D">
        <w:tab/>
        <w:t>Update</w:t>
      </w:r>
      <w:bookmarkEnd w:id="430"/>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431"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431"/>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32" w:name="_Toc491163540"/>
      <w:bookmarkStart w:id="433" w:name="_Toc491164582"/>
      <w:bookmarkStart w:id="434" w:name="_Toc491260002"/>
      <w:bookmarkStart w:id="435" w:name="_Toc491262229"/>
      <w:bookmarkStart w:id="436" w:name="_Toc485148149"/>
      <w:bookmarkStart w:id="437" w:name="_Toc493775874"/>
      <w:r w:rsidRPr="001620CB">
        <w:t>9</w:t>
      </w:r>
      <w:r w:rsidRPr="001620CB">
        <w:tab/>
        <w:t>Short Names</w:t>
      </w:r>
      <w:bookmarkEnd w:id="432"/>
      <w:bookmarkEnd w:id="433"/>
      <w:bookmarkEnd w:id="434"/>
      <w:bookmarkEnd w:id="435"/>
      <w:bookmarkEnd w:id="436"/>
      <w:bookmarkEnd w:id="437"/>
    </w:p>
    <w:p w14:paraId="788D9244" w14:textId="77777777" w:rsidR="00174EC5" w:rsidRPr="001620CB" w:rsidRDefault="00174EC5" w:rsidP="00D7173B">
      <w:pPr>
        <w:pStyle w:val="Heading2"/>
      </w:pPr>
      <w:bookmarkStart w:id="438" w:name="_Toc491163541"/>
      <w:bookmarkStart w:id="439" w:name="_Toc491164583"/>
      <w:bookmarkStart w:id="440" w:name="_Toc491260003"/>
      <w:bookmarkStart w:id="441" w:name="_Toc491262230"/>
      <w:bookmarkStart w:id="442" w:name="_Toc485148150"/>
      <w:bookmarkStart w:id="443" w:name="_Toc493775875"/>
      <w:r w:rsidRPr="001620CB">
        <w:t>9.1</w:t>
      </w:r>
      <w:r w:rsidRPr="001620CB">
        <w:tab/>
        <w:t>Introduction</w:t>
      </w:r>
      <w:bookmarkEnd w:id="438"/>
      <w:bookmarkEnd w:id="439"/>
      <w:bookmarkEnd w:id="440"/>
      <w:bookmarkEnd w:id="441"/>
      <w:bookmarkEnd w:id="442"/>
      <w:bookmarkEnd w:id="443"/>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44" w:name="_Toc491163542"/>
      <w:bookmarkStart w:id="445" w:name="_Toc491164584"/>
      <w:bookmarkStart w:id="446" w:name="_Toc491260004"/>
      <w:bookmarkStart w:id="447" w:name="_Toc491262231"/>
      <w:bookmarkStart w:id="448" w:name="_Toc485148151"/>
      <w:bookmarkStart w:id="449" w:name="_Toc493775876"/>
      <w:r w:rsidRPr="001620CB">
        <w:t>9.2</w:t>
      </w:r>
      <w:r w:rsidRPr="001620CB">
        <w:tab/>
        <w:t>Security-specific oneM2M Resource attributes</w:t>
      </w:r>
      <w:bookmarkEnd w:id="444"/>
      <w:bookmarkEnd w:id="445"/>
      <w:bookmarkEnd w:id="446"/>
      <w:bookmarkEnd w:id="447"/>
      <w:bookmarkEnd w:id="448"/>
      <w:bookmarkEnd w:id="449"/>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50" w:name="_Toc491163543"/>
      <w:bookmarkStart w:id="451" w:name="_Toc491164585"/>
      <w:bookmarkStart w:id="452" w:name="_Toc491260005"/>
      <w:bookmarkStart w:id="453" w:name="_Toc491262232"/>
      <w:bookmarkStart w:id="454" w:name="_Toc485148152"/>
      <w:bookmarkStart w:id="455" w:name="_Toc493775877"/>
      <w:r w:rsidRPr="001620CB">
        <w:t>9.3</w:t>
      </w:r>
      <w:r w:rsidRPr="001620CB">
        <w:tab/>
        <w:t>Security-specific oneM2M Resource types</w:t>
      </w:r>
      <w:bookmarkEnd w:id="450"/>
      <w:bookmarkEnd w:id="451"/>
      <w:bookmarkEnd w:id="452"/>
      <w:bookmarkEnd w:id="453"/>
      <w:bookmarkEnd w:id="454"/>
      <w:bookmarkEnd w:id="455"/>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56" w:name="_Toc491163544"/>
      <w:bookmarkStart w:id="457" w:name="_Toc491164586"/>
      <w:bookmarkStart w:id="458" w:name="_Toc491260006"/>
      <w:bookmarkStart w:id="459" w:name="_Toc491262233"/>
      <w:bookmarkStart w:id="460" w:name="_Toc485148153"/>
      <w:bookmarkStart w:id="461" w:name="_Toc493775878"/>
      <w:r w:rsidRPr="001620CB">
        <w:t>9.4</w:t>
      </w:r>
      <w:r w:rsidRPr="001620CB">
        <w:tab/>
        <w:t>Security-specific oneM2M Complex data type members</w:t>
      </w:r>
      <w:bookmarkEnd w:id="456"/>
      <w:bookmarkEnd w:id="457"/>
      <w:bookmarkEnd w:id="458"/>
      <w:bookmarkEnd w:id="459"/>
      <w:bookmarkEnd w:id="460"/>
      <w:bookmarkEnd w:id="461"/>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4AFF8173" w:rsidR="00174EC5"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715FA69" w14:textId="701F5361" w:rsidR="00C33941" w:rsidRDefault="00C33941" w:rsidP="002B6BA2">
      <w:pPr>
        <w:pStyle w:val="NO"/>
      </w:pPr>
    </w:p>
    <w:p w14:paraId="7CCEAF8A" w14:textId="00C25784" w:rsidR="00C33941" w:rsidRDefault="00C33941" w:rsidP="002B6BA2">
      <w:pPr>
        <w:pStyle w:val="NO"/>
      </w:pPr>
    </w:p>
    <w:p w14:paraId="3AA406B2" w14:textId="77777777" w:rsidR="00C33941" w:rsidRPr="001620CB" w:rsidRDefault="00C33941" w:rsidP="002B6BA2">
      <w:pPr>
        <w:pStyle w:val="NO"/>
      </w:pP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174EC5" w:rsidRPr="001620CB" w14:paraId="78ED0423" w14:textId="77777777" w:rsidTr="009C475E">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160"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992"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992"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160"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992"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160"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992"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C475E">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160"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992"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160"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992"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160"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992"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160"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992"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160"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992"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160"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992"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160"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992"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160"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992"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160"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17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992"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160"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992"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160"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992"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160"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992"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160"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992"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160"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992"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160"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992"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160"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992"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160"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992"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160"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17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992"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160"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992"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160"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992"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160"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992"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160"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17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992"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160"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992"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160"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992"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160"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992"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160"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992"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62" w:name="_Toc300919400"/>
      <w:bookmarkEnd w:id="14"/>
      <w:bookmarkEnd w:id="15"/>
      <w:r w:rsidRPr="001620CB">
        <w:br w:type="page"/>
      </w:r>
      <w:bookmarkStart w:id="463" w:name="_Toc491163545"/>
      <w:bookmarkStart w:id="464" w:name="_Toc491164587"/>
      <w:bookmarkStart w:id="465" w:name="_Toc491260007"/>
      <w:bookmarkStart w:id="466" w:name="_Toc491262234"/>
      <w:bookmarkStart w:id="467" w:name="_Toc485148154"/>
      <w:bookmarkStart w:id="468" w:name="_Toc493775879"/>
      <w:r w:rsidR="00BB6418" w:rsidRPr="001620CB">
        <w:lastRenderedPageBreak/>
        <w:t>History</w:t>
      </w:r>
      <w:bookmarkEnd w:id="462"/>
      <w:bookmarkEnd w:id="463"/>
      <w:bookmarkEnd w:id="464"/>
      <w:bookmarkEnd w:id="465"/>
      <w:bookmarkEnd w:id="466"/>
      <w:bookmarkEnd w:id="467"/>
      <w:bookmarkEnd w:id="46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350F5C1D" w:rsidR="00E05319" w:rsidRPr="001620CB" w:rsidRDefault="003F7CC0">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0B70593D" w14:textId="542A7877" w:rsidR="00E05319" w:rsidRPr="001620CB" w:rsidRDefault="003F7CC0">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701C1D93" w14:textId="53998DD8" w:rsidR="00E05319" w:rsidRPr="001620CB" w:rsidRDefault="003F7CC0">
            <w:pPr>
              <w:pStyle w:val="FP"/>
              <w:keepNext/>
              <w:tabs>
                <w:tab w:val="left" w:pos="3261"/>
                <w:tab w:val="left" w:pos="4395"/>
              </w:tabs>
              <w:spacing w:before="80" w:after="80"/>
              <w:ind w:left="57"/>
            </w:pPr>
            <w:r>
              <w:t>Release 3 - Publication</w:t>
            </w: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E3D63" w14:textId="77777777" w:rsidR="003E65D0" w:rsidRDefault="003E65D0">
      <w:r>
        <w:separator/>
      </w:r>
    </w:p>
  </w:endnote>
  <w:endnote w:type="continuationSeparator" w:id="0">
    <w:p w14:paraId="2395B563" w14:textId="77777777" w:rsidR="003E65D0" w:rsidRDefault="003E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6883AEB6" w:rsidR="001E44D4" w:rsidRDefault="001E44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406595">
      <w:t>35</w:t>
    </w:r>
    <w:r>
      <w:fldChar w:fldCharType="end"/>
    </w:r>
    <w:r>
      <w:t xml:space="preserve"> of </w:t>
    </w:r>
    <w:r w:rsidR="003E65D0">
      <w:fldChar w:fldCharType="begin"/>
    </w:r>
    <w:r w:rsidR="003E65D0">
      <w:instrText xml:space="preserve"> NUMPAGES   \* MERGEFORMAT </w:instrText>
    </w:r>
    <w:r w:rsidR="003E65D0">
      <w:fldChar w:fldCharType="separate"/>
    </w:r>
    <w:r w:rsidR="00406595">
      <w:t>37</w:t>
    </w:r>
    <w:r w:rsidR="003E65D0">
      <w:fldChar w:fldCharType="end"/>
    </w:r>
  </w:p>
  <w:p w14:paraId="5B257D09" w14:textId="77777777" w:rsidR="001E44D4" w:rsidRPr="00424964" w:rsidRDefault="001E44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A5300" w14:textId="77777777" w:rsidR="003E65D0" w:rsidRDefault="003E65D0">
      <w:r>
        <w:separator/>
      </w:r>
    </w:p>
  </w:footnote>
  <w:footnote w:type="continuationSeparator" w:id="0">
    <w:p w14:paraId="54B1193D" w14:textId="77777777" w:rsidR="003E65D0" w:rsidRDefault="003E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44D4"/>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D7BB4"/>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3E65D0"/>
    <w:rsid w:val="003F7CC0"/>
    <w:rsid w:val="00403505"/>
    <w:rsid w:val="0040659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0889"/>
    <w:rsid w:val="00755B41"/>
    <w:rsid w:val="0075760D"/>
    <w:rsid w:val="00761668"/>
    <w:rsid w:val="00770308"/>
    <w:rsid w:val="00780EE3"/>
    <w:rsid w:val="00787554"/>
    <w:rsid w:val="007A32F4"/>
    <w:rsid w:val="007B55FC"/>
    <w:rsid w:val="007C2C07"/>
    <w:rsid w:val="007D5C70"/>
    <w:rsid w:val="007E1073"/>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8F0EFE"/>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C475E"/>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6717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165F0"/>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33941"/>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85BC8"/>
    <w:rsid w:val="00DB768D"/>
    <w:rsid w:val="00DD4796"/>
    <w:rsid w:val="00DD4BC8"/>
    <w:rsid w:val="00DE7364"/>
    <w:rsid w:val="00E05319"/>
    <w:rsid w:val="00E13A18"/>
    <w:rsid w:val="00E16F20"/>
    <w:rsid w:val="00E278AD"/>
    <w:rsid w:val="00E30E05"/>
    <w:rsid w:val="00E32BD1"/>
    <w:rsid w:val="00E339B6"/>
    <w:rsid w:val="00E44E7F"/>
    <w:rsid w:val="00E540FB"/>
    <w:rsid w:val="00E563E2"/>
    <w:rsid w:val="00E632F6"/>
    <w:rsid w:val="00E711FF"/>
    <w:rsid w:val="00E740FD"/>
    <w:rsid w:val="00E813A0"/>
    <w:rsid w:val="00E85AF6"/>
    <w:rsid w:val="00E95952"/>
    <w:rsid w:val="00E9651A"/>
    <w:rsid w:val="00EA45D8"/>
    <w:rsid w:val="00EA530F"/>
    <w:rsid w:val="00EB61E9"/>
    <w:rsid w:val="00EC0771"/>
    <w:rsid w:val="00EC1795"/>
    <w:rsid w:val="00EC4581"/>
    <w:rsid w:val="00EC6DB5"/>
    <w:rsid w:val="00ED3248"/>
    <w:rsid w:val="00EE1FAC"/>
    <w:rsid w:val="00EF4FBC"/>
    <w:rsid w:val="00F12DD3"/>
    <w:rsid w:val="00F2529C"/>
    <w:rsid w:val="00F4236C"/>
    <w:rsid w:val="00F4308F"/>
    <w:rsid w:val="00F57D30"/>
    <w:rsid w:val="00F64F47"/>
    <w:rsid w:val="00F8730E"/>
    <w:rsid w:val="00F91ABB"/>
    <w:rsid w:val="00F92B63"/>
    <w:rsid w:val="00FA05D7"/>
    <w:rsid w:val="00FA344F"/>
    <w:rsid w:val="00FC17F5"/>
    <w:rsid w:val="00FC3EA7"/>
    <w:rsid w:val="00FD4016"/>
    <w:rsid w:val="00FE6916"/>
    <w:rsid w:val="00FF4717"/>
    <w:rsid w:val="00FF500A"/>
    <w:rsid w:val="00FF614F"/>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8D61-A665-4156-8079-A109C70F0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37</Pages>
  <Words>12693</Words>
  <Characters>72355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84879</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4</cp:revision>
  <cp:lastPrinted>2010-05-07T15:32:00Z</cp:lastPrinted>
  <dcterms:created xsi:type="dcterms:W3CDTF">2019-02-22T09:56:00Z</dcterms:created>
  <dcterms:modified xsi:type="dcterms:W3CDTF">2019-02-25T10:27:00Z</dcterms:modified>
</cp:coreProperties>
</file>